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A920C" w14:textId="5C2DB265" w:rsidR="007D3CD7" w:rsidRPr="00635D6B" w:rsidRDefault="007D3CD7" w:rsidP="007D3CD7">
      <w:pPr>
        <w:tabs>
          <w:tab w:val="left" w:pos="4962"/>
        </w:tabs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(</w:t>
      </w:r>
      <w:r w:rsidRPr="00635D6B">
        <w:rPr>
          <w:rFonts w:eastAsia="Times New Roman" w:cstheme="minorHAnsi"/>
          <w:sz w:val="22"/>
          <w:szCs w:val="22"/>
          <w:u w:val="single"/>
          <w:lang w:eastAsia="it-IT"/>
        </w:rPr>
        <w:t>da inviare su carta intestata del richiedente</w:t>
      </w:r>
      <w:r w:rsidRPr="00635D6B">
        <w:rPr>
          <w:rFonts w:eastAsia="Times New Roman" w:cstheme="minorHAnsi"/>
          <w:sz w:val="22"/>
          <w:szCs w:val="22"/>
          <w:lang w:eastAsia="it-IT"/>
        </w:rPr>
        <w:t>)</w:t>
      </w:r>
    </w:p>
    <w:p w14:paraId="50F31D8D" w14:textId="77777777" w:rsidR="007D3CD7" w:rsidRPr="00635D6B" w:rsidRDefault="007D3CD7" w:rsidP="007D3CD7">
      <w:pPr>
        <w:tabs>
          <w:tab w:val="left" w:pos="4962"/>
        </w:tabs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</w:p>
    <w:p w14:paraId="19C182B7" w14:textId="77777777" w:rsidR="007D3CD7" w:rsidRPr="00635D6B" w:rsidRDefault="007D3CD7" w:rsidP="00F423D5">
      <w:pPr>
        <w:tabs>
          <w:tab w:val="left" w:pos="4962"/>
        </w:tabs>
        <w:spacing w:after="0" w:line="240" w:lineRule="auto"/>
        <w:ind w:left="5387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Al Comitato Sport per Tutti</w:t>
      </w:r>
    </w:p>
    <w:p w14:paraId="2FC06DD0" w14:textId="51E52A80" w:rsidR="007D3CD7" w:rsidRPr="00635D6B" w:rsidRDefault="007D3CD7" w:rsidP="00F423D5">
      <w:pPr>
        <w:tabs>
          <w:tab w:val="left" w:pos="4962"/>
        </w:tabs>
        <w:spacing w:after="0" w:line="240" w:lineRule="auto"/>
        <w:ind w:left="5387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Federazione Italiana Canoa Kayak</w:t>
      </w:r>
    </w:p>
    <w:p w14:paraId="63F3AC43" w14:textId="77777777" w:rsidR="007D3CD7" w:rsidRPr="00635D6B" w:rsidRDefault="007D3CD7" w:rsidP="00F423D5">
      <w:pPr>
        <w:tabs>
          <w:tab w:val="left" w:pos="4962"/>
        </w:tabs>
        <w:spacing w:after="0" w:line="240" w:lineRule="auto"/>
        <w:ind w:left="5387"/>
        <w:rPr>
          <w:rFonts w:eastAsia="Times New Roman" w:cstheme="minorHAnsi"/>
          <w:sz w:val="22"/>
          <w:szCs w:val="22"/>
          <w:lang w:eastAsia="it-IT"/>
        </w:rPr>
      </w:pPr>
    </w:p>
    <w:p w14:paraId="16246B1F" w14:textId="561E9BFD" w:rsidR="007D3CD7" w:rsidRPr="00635D6B" w:rsidRDefault="007D3CD7" w:rsidP="00F423D5">
      <w:pPr>
        <w:tabs>
          <w:tab w:val="left" w:pos="4962"/>
        </w:tabs>
        <w:spacing w:after="0" w:line="240" w:lineRule="auto"/>
        <w:ind w:left="5387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 xml:space="preserve">e-mail </w:t>
      </w:r>
      <w:hyperlink r:id="rId8" w:history="1">
        <w:r w:rsidRPr="00F423D5">
          <w:rPr>
            <w:rFonts w:eastAsia="Times New Roman" w:cstheme="minorHAnsi"/>
            <w:sz w:val="22"/>
            <w:szCs w:val="22"/>
            <w:u w:val="single"/>
            <w:lang w:eastAsia="it-IT"/>
          </w:rPr>
          <w:t>sportpertutti</w:t>
        </w:r>
        <w:r w:rsidRPr="00635D6B">
          <w:rPr>
            <w:rFonts w:eastAsia="Times New Roman" w:cstheme="minorHAnsi"/>
            <w:sz w:val="22"/>
            <w:szCs w:val="22"/>
            <w:u w:val="single"/>
            <w:lang w:eastAsia="it-IT"/>
          </w:rPr>
          <w:t>@federcanoa.it</w:t>
        </w:r>
      </w:hyperlink>
    </w:p>
    <w:p w14:paraId="0E2E4381" w14:textId="77777777" w:rsidR="007D3CD7" w:rsidRPr="00635D6B" w:rsidRDefault="007D3CD7" w:rsidP="007D3CD7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1FE06B08" w14:textId="77777777" w:rsidR="007D3CD7" w:rsidRPr="00635D6B" w:rsidRDefault="007D3CD7" w:rsidP="007D3CD7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7F76CA19" w14:textId="77777777" w:rsidR="007D3CD7" w:rsidRPr="00635D6B" w:rsidRDefault="007D3CD7" w:rsidP="007D3CD7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0B342A21" w14:textId="1D7B6C00" w:rsidR="007D3CD7" w:rsidRPr="00635D6B" w:rsidRDefault="007D3CD7" w:rsidP="007D3CD7">
      <w:pPr>
        <w:pStyle w:val="Nessunaspaziatura"/>
        <w:jc w:val="both"/>
        <w:rPr>
          <w:rFonts w:cstheme="minorHAnsi"/>
        </w:rPr>
      </w:pPr>
      <w:r w:rsidRPr="00635D6B">
        <w:rPr>
          <w:rFonts w:eastAsia="Times New Roman" w:cstheme="minorHAnsi"/>
          <w:lang w:eastAsia="it-IT"/>
        </w:rPr>
        <w:t xml:space="preserve">Oggetto: </w:t>
      </w:r>
      <w:r w:rsidRPr="00635D6B">
        <w:rPr>
          <w:rFonts w:cstheme="minorHAnsi"/>
        </w:rPr>
        <w:t xml:space="preserve">modulo di </w:t>
      </w:r>
      <w:r w:rsidRPr="00635D6B">
        <w:rPr>
          <w:rFonts w:eastAsia="Times New Roman" w:cstheme="minorHAnsi"/>
          <w:lang w:eastAsia="it-IT"/>
        </w:rPr>
        <w:t>richiesta inserimento manifestazioni nel Calendario Sport per Tutti per la stagione 20</w:t>
      </w:r>
      <w:r w:rsidR="00CE51F4" w:rsidRPr="00635D6B">
        <w:rPr>
          <w:rFonts w:eastAsia="Times New Roman" w:cstheme="minorHAnsi"/>
          <w:lang w:eastAsia="it-IT"/>
        </w:rPr>
        <w:t>2</w:t>
      </w:r>
      <w:r w:rsidR="004E7F50" w:rsidRPr="00635D6B">
        <w:rPr>
          <w:rFonts w:eastAsia="Times New Roman" w:cstheme="minorHAnsi"/>
          <w:lang w:eastAsia="it-IT"/>
        </w:rPr>
        <w:t>6</w:t>
      </w:r>
    </w:p>
    <w:p w14:paraId="6B40F001" w14:textId="77777777" w:rsidR="007D3CD7" w:rsidRPr="00635D6B" w:rsidRDefault="007D3CD7" w:rsidP="007D3CD7">
      <w:pPr>
        <w:tabs>
          <w:tab w:val="left" w:pos="4962"/>
        </w:tabs>
        <w:spacing w:after="0" w:line="240" w:lineRule="auto"/>
        <w:jc w:val="both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35444329" w14:textId="77777777" w:rsidR="007D3CD7" w:rsidRPr="00635D6B" w:rsidRDefault="007D3CD7" w:rsidP="007D3CD7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16D14BD9" w14:textId="77777777" w:rsidR="007D3CD7" w:rsidRPr="00635D6B" w:rsidRDefault="007D3CD7" w:rsidP="007D3CD7">
      <w:pPr>
        <w:spacing w:after="0" w:line="360" w:lineRule="auto"/>
        <w:jc w:val="both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Il sottoscritto (nome e cognome) ________________________________________________</w:t>
      </w:r>
    </w:p>
    <w:p w14:paraId="76577009" w14:textId="77777777" w:rsidR="007D3CD7" w:rsidRPr="00635D6B" w:rsidRDefault="007D3CD7" w:rsidP="007D3CD7">
      <w:pPr>
        <w:spacing w:after="0" w:line="360" w:lineRule="auto"/>
        <w:jc w:val="both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Responsabile d</w:t>
      </w:r>
      <w:r w:rsidR="006A3BD3" w:rsidRPr="00635D6B">
        <w:rPr>
          <w:rFonts w:eastAsia="Times New Roman" w:cstheme="minorHAnsi"/>
          <w:sz w:val="22"/>
          <w:szCs w:val="22"/>
          <w:lang w:eastAsia="it-IT"/>
        </w:rPr>
        <w:t>el Comitato Organizzatore della</w:t>
      </w:r>
      <w:r w:rsidRPr="00635D6B">
        <w:rPr>
          <w:rFonts w:eastAsia="Times New Roman" w:cstheme="minorHAnsi"/>
          <w:sz w:val="22"/>
          <w:szCs w:val="22"/>
          <w:lang w:eastAsia="it-IT"/>
        </w:rPr>
        <w:t>:</w:t>
      </w:r>
    </w:p>
    <w:p w14:paraId="13720FEB" w14:textId="6556DCEE" w:rsidR="007D3CD7" w:rsidRPr="00635D6B" w:rsidRDefault="007D3CD7" w:rsidP="007D3CD7">
      <w:pPr>
        <w:spacing w:after="0" w:line="360" w:lineRule="auto"/>
        <w:jc w:val="both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……………………………………………………………………………………………………</w:t>
      </w:r>
      <w:r w:rsidR="00F423D5" w:rsidRPr="00635D6B">
        <w:rPr>
          <w:rFonts w:eastAsia="Times New Roman" w:cstheme="minorHAnsi"/>
          <w:sz w:val="22"/>
          <w:szCs w:val="22"/>
          <w:lang w:eastAsia="it-IT"/>
        </w:rPr>
        <w:t>………………………………………………………………</w:t>
      </w:r>
      <w:r w:rsidRPr="00635D6B">
        <w:rPr>
          <w:rFonts w:eastAsia="Times New Roman" w:cstheme="minorHAnsi"/>
          <w:sz w:val="22"/>
          <w:szCs w:val="22"/>
          <w:lang w:eastAsia="it-IT"/>
        </w:rPr>
        <w:t xml:space="preserve">… </w:t>
      </w:r>
    </w:p>
    <w:p w14:paraId="19D96D96" w14:textId="060B9ED8" w:rsidR="007D3CD7" w:rsidRPr="00635D6B" w:rsidRDefault="003A30F4" w:rsidP="007D3CD7">
      <w:pPr>
        <w:spacing w:after="0" w:line="360" w:lineRule="auto"/>
        <w:jc w:val="both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c</w:t>
      </w:r>
      <w:r w:rsidR="007D3CD7" w:rsidRPr="00635D6B">
        <w:rPr>
          <w:rFonts w:eastAsia="Times New Roman" w:cstheme="minorHAnsi"/>
          <w:sz w:val="22"/>
          <w:szCs w:val="22"/>
          <w:lang w:eastAsia="it-IT"/>
        </w:rPr>
        <w:t>he si svolgerà in località………………</w:t>
      </w:r>
      <w:r w:rsidR="00F423D5" w:rsidRPr="00635D6B">
        <w:rPr>
          <w:rFonts w:eastAsia="Times New Roman" w:cstheme="minorHAnsi"/>
          <w:sz w:val="22"/>
          <w:szCs w:val="22"/>
          <w:lang w:eastAsia="it-IT"/>
        </w:rPr>
        <w:t>……………………</w:t>
      </w:r>
      <w:r w:rsidR="007D3CD7" w:rsidRPr="00635D6B">
        <w:rPr>
          <w:rFonts w:eastAsia="Times New Roman" w:cstheme="minorHAnsi"/>
          <w:sz w:val="22"/>
          <w:szCs w:val="22"/>
          <w:lang w:eastAsia="it-IT"/>
        </w:rPr>
        <w:t>……………………il………………………………</w:t>
      </w:r>
      <w:r w:rsidR="00F423D5" w:rsidRPr="00635D6B">
        <w:rPr>
          <w:rFonts w:eastAsia="Times New Roman" w:cstheme="minorHAnsi"/>
          <w:sz w:val="22"/>
          <w:szCs w:val="22"/>
          <w:lang w:eastAsia="it-IT"/>
        </w:rPr>
        <w:t>……………………</w:t>
      </w:r>
    </w:p>
    <w:p w14:paraId="454DC458" w14:textId="77777777" w:rsidR="007D3CD7" w:rsidRPr="00635D6B" w:rsidRDefault="007D3CD7" w:rsidP="007D3CD7">
      <w:pPr>
        <w:spacing w:after="0" w:line="360" w:lineRule="auto"/>
        <w:jc w:val="center"/>
        <w:rPr>
          <w:rFonts w:eastAsia="Times New Roman" w:cstheme="minorHAnsi"/>
          <w:b/>
          <w:sz w:val="22"/>
          <w:szCs w:val="22"/>
          <w:lang w:eastAsia="it-IT"/>
        </w:rPr>
      </w:pPr>
    </w:p>
    <w:p w14:paraId="53724E4B" w14:textId="77777777" w:rsidR="007D3CD7" w:rsidRPr="00635D6B" w:rsidRDefault="007D3CD7" w:rsidP="007D3CD7">
      <w:pPr>
        <w:spacing w:after="0" w:line="360" w:lineRule="auto"/>
        <w:jc w:val="center"/>
        <w:rPr>
          <w:rFonts w:eastAsia="Times New Roman" w:cstheme="minorHAnsi"/>
          <w:b/>
          <w:sz w:val="22"/>
          <w:szCs w:val="22"/>
          <w:lang w:eastAsia="it-IT"/>
        </w:rPr>
      </w:pPr>
      <w:r w:rsidRPr="00635D6B">
        <w:rPr>
          <w:rFonts w:eastAsia="Times New Roman" w:cstheme="minorHAnsi"/>
          <w:b/>
          <w:sz w:val="22"/>
          <w:szCs w:val="22"/>
          <w:lang w:eastAsia="it-IT"/>
        </w:rPr>
        <w:t>CHIEDE</w:t>
      </w:r>
    </w:p>
    <w:p w14:paraId="6332636B" w14:textId="77777777" w:rsidR="007D3CD7" w:rsidRPr="00635D6B" w:rsidRDefault="007D3CD7" w:rsidP="007D3CD7">
      <w:pPr>
        <w:spacing w:after="0" w:line="360" w:lineRule="auto"/>
        <w:jc w:val="center"/>
        <w:rPr>
          <w:rFonts w:eastAsia="Times New Roman" w:cstheme="minorHAnsi"/>
          <w:b/>
          <w:sz w:val="22"/>
          <w:szCs w:val="22"/>
          <w:lang w:eastAsia="it-IT"/>
        </w:rPr>
      </w:pPr>
    </w:p>
    <w:p w14:paraId="1F1CE759" w14:textId="77777777" w:rsidR="007D3CD7" w:rsidRPr="00635D6B" w:rsidRDefault="003A30F4" w:rsidP="007D3CD7">
      <w:pPr>
        <w:spacing w:after="0" w:line="360" w:lineRule="auto"/>
        <w:jc w:val="both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c</w:t>
      </w:r>
      <w:r w:rsidR="007D3CD7" w:rsidRPr="00635D6B">
        <w:rPr>
          <w:rFonts w:eastAsia="Times New Roman" w:cstheme="minorHAnsi"/>
          <w:sz w:val="22"/>
          <w:szCs w:val="22"/>
          <w:lang w:eastAsia="it-IT"/>
        </w:rPr>
        <w:t>he la stessa sia inserita nel Calendario Sport per Tutti.</w:t>
      </w:r>
    </w:p>
    <w:p w14:paraId="32E41541" w14:textId="77777777" w:rsidR="007D3CD7" w:rsidRPr="00635D6B" w:rsidRDefault="007D3CD7" w:rsidP="007D3CD7">
      <w:pPr>
        <w:spacing w:after="0" w:line="360" w:lineRule="auto"/>
        <w:jc w:val="both"/>
        <w:rPr>
          <w:rFonts w:eastAsia="Times New Roman" w:cstheme="minorHAnsi"/>
          <w:sz w:val="22"/>
          <w:szCs w:val="22"/>
          <w:lang w:eastAsia="it-IT"/>
        </w:rPr>
      </w:pPr>
    </w:p>
    <w:p w14:paraId="731022DF" w14:textId="77777777" w:rsidR="007D3CD7" w:rsidRPr="00635D6B" w:rsidRDefault="007D3CD7" w:rsidP="007D3CD7">
      <w:pPr>
        <w:spacing w:after="0" w:line="360" w:lineRule="auto"/>
        <w:ind w:firstLine="708"/>
        <w:jc w:val="both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 xml:space="preserve">Contestualmente il sottoscritto si impegna </w:t>
      </w:r>
      <w:r w:rsidR="009C63B6" w:rsidRPr="00635D6B">
        <w:rPr>
          <w:rFonts w:eastAsia="Times New Roman" w:cstheme="minorHAnsi"/>
          <w:sz w:val="22"/>
          <w:szCs w:val="22"/>
          <w:lang w:eastAsia="it-IT"/>
        </w:rPr>
        <w:t>a</w:t>
      </w:r>
      <w:r w:rsidR="00007549" w:rsidRPr="00635D6B">
        <w:rPr>
          <w:rFonts w:eastAsia="Times New Roman" w:cstheme="minorHAnsi"/>
          <w:sz w:val="22"/>
          <w:szCs w:val="22"/>
          <w:lang w:eastAsia="it-IT"/>
        </w:rPr>
        <w:t xml:space="preserve">d </w:t>
      </w:r>
      <w:r w:rsidR="00774D96" w:rsidRPr="00635D6B">
        <w:rPr>
          <w:rFonts w:eastAsia="Times New Roman" w:cstheme="minorHAnsi"/>
          <w:sz w:val="22"/>
          <w:szCs w:val="22"/>
          <w:lang w:eastAsia="it-IT"/>
        </w:rPr>
        <w:t>osservare tutte</w:t>
      </w:r>
      <w:r w:rsidRPr="00635D6B">
        <w:rPr>
          <w:rFonts w:cstheme="minorHAnsi"/>
          <w:sz w:val="22"/>
          <w:szCs w:val="22"/>
        </w:rPr>
        <w:t xml:space="preserve"> le normative prescritte dai regolamenti federali</w:t>
      </w:r>
      <w:r w:rsidR="00CE51F4" w:rsidRPr="00635D6B">
        <w:rPr>
          <w:rFonts w:cstheme="minorHAnsi"/>
          <w:sz w:val="22"/>
          <w:szCs w:val="22"/>
        </w:rPr>
        <w:t>, ivi comprese quelle sul tesseramento,</w:t>
      </w:r>
      <w:r w:rsidRPr="00635D6B">
        <w:rPr>
          <w:rFonts w:cstheme="minorHAnsi"/>
          <w:sz w:val="22"/>
          <w:szCs w:val="22"/>
        </w:rPr>
        <w:t xml:space="preserve"> e quanto previsto dalle convenzioni/protocolli d’intesa in essere</w:t>
      </w:r>
      <w:r w:rsidRPr="00635D6B">
        <w:rPr>
          <w:rFonts w:eastAsia="Times New Roman" w:cstheme="minorHAnsi"/>
          <w:sz w:val="22"/>
          <w:szCs w:val="22"/>
          <w:lang w:eastAsia="it-IT"/>
        </w:rPr>
        <w:t>.</w:t>
      </w:r>
    </w:p>
    <w:p w14:paraId="4D16B10F" w14:textId="77777777" w:rsidR="00CA20EA" w:rsidRPr="00635D6B" w:rsidRDefault="00CA20EA" w:rsidP="007D3CD7">
      <w:pPr>
        <w:spacing w:after="0" w:line="360" w:lineRule="auto"/>
        <w:ind w:firstLine="708"/>
        <w:jc w:val="both"/>
        <w:rPr>
          <w:rFonts w:eastAsia="Times New Roman" w:cstheme="minorHAnsi"/>
          <w:sz w:val="22"/>
          <w:szCs w:val="22"/>
          <w:lang w:eastAsia="it-IT"/>
        </w:rPr>
      </w:pPr>
    </w:p>
    <w:p w14:paraId="7A936396" w14:textId="77777777" w:rsidR="007D3CD7" w:rsidRPr="00635D6B" w:rsidRDefault="007D3CD7" w:rsidP="007D3CD7">
      <w:pPr>
        <w:spacing w:after="0" w:line="360" w:lineRule="auto"/>
        <w:ind w:firstLine="708"/>
        <w:jc w:val="both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In Fede</w:t>
      </w:r>
    </w:p>
    <w:p w14:paraId="03607B37" w14:textId="77777777" w:rsidR="007D3CD7" w:rsidRPr="00635D6B" w:rsidRDefault="007D3CD7" w:rsidP="007D3CD7">
      <w:pPr>
        <w:spacing w:after="0" w:line="360" w:lineRule="auto"/>
        <w:ind w:firstLine="708"/>
        <w:jc w:val="both"/>
        <w:rPr>
          <w:rFonts w:eastAsia="Times New Roman" w:cstheme="minorHAnsi"/>
          <w:sz w:val="22"/>
          <w:szCs w:val="22"/>
          <w:lang w:eastAsia="it-IT"/>
        </w:rPr>
      </w:pPr>
    </w:p>
    <w:p w14:paraId="27639B10" w14:textId="1C7F8F1F" w:rsidR="007D3CD7" w:rsidRPr="00635D6B" w:rsidRDefault="007D3CD7" w:rsidP="007D3CD7">
      <w:pPr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Luogo e data: ___________</w:t>
      </w:r>
      <w:r w:rsidR="00ED0D42" w:rsidRPr="00635D6B">
        <w:rPr>
          <w:rFonts w:eastAsia="Times New Roman" w:cstheme="minorHAnsi"/>
          <w:sz w:val="22"/>
          <w:szCs w:val="22"/>
          <w:lang w:eastAsia="it-IT"/>
        </w:rPr>
        <w:t>____________</w:t>
      </w:r>
      <w:r w:rsidRPr="00635D6B">
        <w:rPr>
          <w:rFonts w:eastAsia="Times New Roman" w:cstheme="minorHAnsi"/>
          <w:sz w:val="22"/>
          <w:szCs w:val="22"/>
          <w:lang w:eastAsia="it-IT"/>
        </w:rPr>
        <w:t>__</w:t>
      </w:r>
    </w:p>
    <w:p w14:paraId="3340837D" w14:textId="77777777" w:rsidR="006F5BAA" w:rsidRPr="00635D6B" w:rsidRDefault="006F5BAA" w:rsidP="007D3CD7">
      <w:pPr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</w:p>
    <w:p w14:paraId="4D01219C" w14:textId="77777777" w:rsidR="007D3CD7" w:rsidRPr="00635D6B" w:rsidRDefault="007D3CD7" w:rsidP="007D3CD7">
      <w:pPr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</w:p>
    <w:p w14:paraId="3F733749" w14:textId="77777777" w:rsidR="007D3CD7" w:rsidRPr="00635D6B" w:rsidRDefault="007D3CD7" w:rsidP="007D3CD7">
      <w:pPr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</w:p>
    <w:p w14:paraId="421CCEA6" w14:textId="693098B5" w:rsidR="007D3CD7" w:rsidRPr="00635D6B" w:rsidRDefault="007D3CD7" w:rsidP="00ED0D42">
      <w:pPr>
        <w:tabs>
          <w:tab w:val="left" w:pos="4678"/>
        </w:tabs>
        <w:spacing w:after="0" w:line="240" w:lineRule="auto"/>
        <w:ind w:left="3402"/>
        <w:jc w:val="center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Società/Ente/Comitato Organizzatore</w:t>
      </w:r>
    </w:p>
    <w:p w14:paraId="66309C0E" w14:textId="5F585DCC" w:rsidR="007D3CD7" w:rsidRPr="00635D6B" w:rsidRDefault="007D3CD7" w:rsidP="00ED0D42">
      <w:pPr>
        <w:tabs>
          <w:tab w:val="left" w:pos="4678"/>
        </w:tabs>
        <w:spacing w:after="0" w:line="240" w:lineRule="auto"/>
        <w:ind w:left="3402"/>
        <w:jc w:val="center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Il Legale Rappresentante</w:t>
      </w:r>
    </w:p>
    <w:p w14:paraId="71DFB88C" w14:textId="39668117" w:rsidR="007D3CD7" w:rsidRPr="00635D6B" w:rsidRDefault="007D3CD7" w:rsidP="00ED0D42">
      <w:pPr>
        <w:tabs>
          <w:tab w:val="left" w:pos="4678"/>
        </w:tabs>
        <w:spacing w:after="0" w:line="240" w:lineRule="auto"/>
        <w:ind w:left="3402"/>
        <w:jc w:val="center"/>
        <w:rPr>
          <w:rFonts w:eastAsia="Times New Roman" w:cstheme="minorHAnsi"/>
          <w:sz w:val="22"/>
          <w:szCs w:val="22"/>
          <w:lang w:eastAsia="it-IT"/>
        </w:rPr>
      </w:pPr>
      <w:r w:rsidRPr="00635D6B">
        <w:rPr>
          <w:rFonts w:eastAsia="Times New Roman" w:cstheme="minorHAnsi"/>
          <w:sz w:val="22"/>
          <w:szCs w:val="22"/>
          <w:lang w:eastAsia="it-IT"/>
        </w:rPr>
        <w:t>(Timbro e Firma)</w:t>
      </w:r>
    </w:p>
    <w:p w14:paraId="0A91E7E7" w14:textId="2170E692" w:rsidR="00EA0D53" w:rsidRPr="00635D6B" w:rsidRDefault="00EA0D53" w:rsidP="00D22DFB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034A35B3" w14:textId="50FAD284" w:rsidR="000915EF" w:rsidRPr="00635D6B" w:rsidRDefault="000915EF" w:rsidP="00D22DFB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416AFE87" w14:textId="77777777" w:rsidR="000915EF" w:rsidRPr="00635D6B" w:rsidRDefault="000915EF" w:rsidP="00D22DFB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26C820A3" w14:textId="77777777" w:rsidR="009F6DC6" w:rsidRPr="00635D6B" w:rsidRDefault="009F6DC6" w:rsidP="00D22DFB">
      <w:pPr>
        <w:tabs>
          <w:tab w:val="left" w:pos="4962"/>
        </w:tabs>
        <w:spacing w:after="0" w:line="240" w:lineRule="auto"/>
        <w:rPr>
          <w:rFonts w:eastAsia="Times New Roman" w:cstheme="minorHAnsi"/>
          <w:bCs/>
          <w:color w:val="000000"/>
          <w:sz w:val="22"/>
          <w:szCs w:val="22"/>
          <w:lang w:eastAsia="it-IT"/>
        </w:rPr>
      </w:pPr>
    </w:p>
    <w:p w14:paraId="587D6510" w14:textId="77777777" w:rsidR="001A461E" w:rsidRPr="00635D6B" w:rsidRDefault="001A461E" w:rsidP="00765125">
      <w:pPr>
        <w:tabs>
          <w:tab w:val="center" w:pos="4819"/>
          <w:tab w:val="right" w:pos="9638"/>
        </w:tabs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</w:p>
    <w:p w14:paraId="1CC9DFF0" w14:textId="77777777" w:rsidR="001A461E" w:rsidRPr="00635D6B" w:rsidRDefault="001A461E" w:rsidP="00765125">
      <w:pPr>
        <w:tabs>
          <w:tab w:val="center" w:pos="4819"/>
          <w:tab w:val="right" w:pos="9638"/>
        </w:tabs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</w:p>
    <w:p w14:paraId="40DEA7BB" w14:textId="77777777" w:rsidR="00ED0D42" w:rsidRDefault="00ED0D42" w:rsidP="00765125">
      <w:pPr>
        <w:tabs>
          <w:tab w:val="center" w:pos="4819"/>
          <w:tab w:val="right" w:pos="9638"/>
        </w:tabs>
        <w:spacing w:after="0" w:line="240" w:lineRule="auto"/>
        <w:rPr>
          <w:rFonts w:eastAsia="Times New Roman" w:cstheme="minorHAnsi"/>
          <w:sz w:val="22"/>
          <w:szCs w:val="22"/>
          <w:lang w:eastAsia="it-IT"/>
        </w:rPr>
      </w:pPr>
    </w:p>
    <w:p w14:paraId="7128B765" w14:textId="77777777" w:rsidR="00ED0D42" w:rsidRDefault="00ED0D42">
      <w:pPr>
        <w:rPr>
          <w:rFonts w:eastAsia="Times New Roman" w:cstheme="minorHAnsi"/>
          <w:sz w:val="22"/>
          <w:szCs w:val="22"/>
          <w:lang w:eastAsia="it-IT"/>
        </w:rPr>
      </w:pPr>
      <w:r>
        <w:rPr>
          <w:rFonts w:eastAsia="Times New Roman" w:cstheme="minorHAnsi"/>
          <w:sz w:val="22"/>
          <w:szCs w:val="22"/>
          <w:lang w:eastAsia="it-IT"/>
        </w:rPr>
        <w:br w:type="page"/>
      </w:r>
    </w:p>
    <w:p w14:paraId="34A96787" w14:textId="38D57CFD" w:rsidR="00765125" w:rsidRPr="00ED0D42" w:rsidRDefault="00765125" w:rsidP="00765125">
      <w:pPr>
        <w:tabs>
          <w:tab w:val="center" w:pos="4819"/>
          <w:tab w:val="right" w:pos="9638"/>
        </w:tabs>
        <w:spacing w:after="0" w:line="240" w:lineRule="auto"/>
        <w:rPr>
          <w:rFonts w:eastAsia="Times New Roman" w:cstheme="minorHAnsi"/>
          <w:sz w:val="18"/>
          <w:szCs w:val="18"/>
          <w:lang w:eastAsia="it-IT"/>
        </w:rPr>
      </w:pPr>
      <w:r w:rsidRPr="00ED0D42">
        <w:rPr>
          <w:rFonts w:eastAsia="Times New Roman" w:cstheme="minorHAnsi"/>
          <w:sz w:val="18"/>
          <w:szCs w:val="18"/>
          <w:lang w:eastAsia="it-IT"/>
        </w:rPr>
        <w:lastRenderedPageBreak/>
        <w:t>(</w:t>
      </w:r>
      <w:r w:rsidR="0007514A" w:rsidRPr="00ED0D42">
        <w:rPr>
          <w:rFonts w:eastAsia="Times New Roman" w:cstheme="minorHAnsi"/>
          <w:sz w:val="18"/>
          <w:szCs w:val="18"/>
          <w:u w:val="single"/>
          <w:lang w:eastAsia="it-IT"/>
        </w:rPr>
        <w:t>Da</w:t>
      </w:r>
      <w:r w:rsidRPr="00ED0D42">
        <w:rPr>
          <w:rFonts w:eastAsia="Times New Roman" w:cstheme="minorHAnsi"/>
          <w:sz w:val="18"/>
          <w:szCs w:val="18"/>
          <w:u w:val="single"/>
          <w:lang w:eastAsia="it-IT"/>
        </w:rPr>
        <w:t xml:space="preserve"> inviare su carta intestata del richiedente</w:t>
      </w:r>
      <w:r w:rsidRPr="00ED0D42">
        <w:rPr>
          <w:rFonts w:eastAsia="Times New Roman" w:cstheme="minorHAnsi"/>
          <w:sz w:val="18"/>
          <w:szCs w:val="18"/>
          <w:lang w:eastAsia="it-IT"/>
        </w:rPr>
        <w:t>)</w:t>
      </w:r>
    </w:p>
    <w:p w14:paraId="19DEE024" w14:textId="77777777" w:rsidR="00635D6B" w:rsidRPr="00ED0D42" w:rsidRDefault="00635D6B" w:rsidP="00D22DFB">
      <w:pPr>
        <w:tabs>
          <w:tab w:val="left" w:pos="4962"/>
        </w:tabs>
        <w:spacing w:after="0" w:line="240" w:lineRule="auto"/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</w:pPr>
    </w:p>
    <w:p w14:paraId="230C8935" w14:textId="7366C53F" w:rsidR="00D22DFB" w:rsidRPr="00ED0D42" w:rsidRDefault="00355FBE" w:rsidP="00D22DFB">
      <w:pPr>
        <w:tabs>
          <w:tab w:val="left" w:pos="4962"/>
        </w:tabs>
        <w:spacing w:after="0" w:line="240" w:lineRule="auto"/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sz w:val="18"/>
          <w:szCs w:val="18"/>
          <w:lang w:eastAsia="it-IT"/>
        </w:rPr>
        <w:t xml:space="preserve">Descrizione Evento </w:t>
      </w:r>
      <w:proofErr w:type="spellStart"/>
      <w:r w:rsidRPr="00ED0D42">
        <w:rPr>
          <w:rFonts w:eastAsia="Times New Roman" w:cstheme="minorHAnsi"/>
          <w:b/>
          <w:sz w:val="18"/>
          <w:szCs w:val="18"/>
          <w:lang w:eastAsia="it-IT"/>
        </w:rPr>
        <w:t>CSpT</w:t>
      </w:r>
      <w:proofErr w:type="spellEnd"/>
      <w:r w:rsidR="00D22DFB" w:rsidRPr="00ED0D42"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  <w:t xml:space="preserve">: </w:t>
      </w:r>
      <w:r w:rsidR="00D22DFB" w:rsidRPr="00ED0D42">
        <w:rPr>
          <w:rFonts w:eastAsia="Times New Roman" w:cstheme="minorHAnsi"/>
          <w:bCs/>
          <w:color w:val="000000"/>
          <w:sz w:val="18"/>
          <w:szCs w:val="18"/>
          <w:lang w:eastAsia="it-IT"/>
        </w:rPr>
        <w:t>(denominazione)</w:t>
      </w:r>
      <w:r w:rsidRPr="00ED0D42">
        <w:rPr>
          <w:rFonts w:eastAsia="Times New Roman" w:cstheme="minorHAnsi"/>
          <w:bCs/>
          <w:color w:val="000000"/>
          <w:sz w:val="18"/>
          <w:szCs w:val="18"/>
          <w:lang w:eastAsia="it-IT"/>
        </w:rPr>
        <w:t xml:space="preserve"> </w:t>
      </w:r>
      <w:r w:rsidR="00E20AA9" w:rsidRPr="00ED0D42">
        <w:rPr>
          <w:rFonts w:eastAsia="Times New Roman" w:cstheme="minorHAnsi"/>
          <w:bCs/>
          <w:color w:val="000000"/>
          <w:sz w:val="18"/>
          <w:szCs w:val="18"/>
          <w:lang w:eastAsia="it-IT"/>
        </w:rPr>
        <w:t>__________</w:t>
      </w:r>
      <w:r w:rsidR="00CE65B0" w:rsidRPr="00ED0D42">
        <w:rPr>
          <w:rFonts w:eastAsia="Times New Roman" w:cstheme="minorHAnsi"/>
          <w:bCs/>
          <w:color w:val="000000"/>
          <w:sz w:val="18"/>
          <w:szCs w:val="18"/>
          <w:lang w:eastAsia="it-IT"/>
        </w:rPr>
        <w:t>_________________________</w:t>
      </w:r>
      <w:r w:rsidR="0034740D" w:rsidRPr="00ED0D42">
        <w:rPr>
          <w:rFonts w:eastAsia="Times New Roman" w:cstheme="minorHAnsi"/>
          <w:bCs/>
          <w:color w:val="000000"/>
          <w:sz w:val="18"/>
          <w:szCs w:val="18"/>
          <w:lang w:eastAsia="it-IT"/>
        </w:rPr>
        <w:t>_____________</w:t>
      </w:r>
    </w:p>
    <w:p w14:paraId="7F367A04" w14:textId="42109474" w:rsidR="00CE65B0" w:rsidRPr="00ED0D42" w:rsidRDefault="0007514A" w:rsidP="00D22DFB">
      <w:pPr>
        <w:tabs>
          <w:tab w:val="left" w:pos="6521"/>
        </w:tabs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bCs/>
          <w:sz w:val="18"/>
          <w:szCs w:val="18"/>
          <w:lang w:eastAsia="it-IT"/>
        </w:rPr>
        <w:t>Località:</w:t>
      </w:r>
      <w:r w:rsidRPr="00ED0D42">
        <w:rPr>
          <w:rFonts w:eastAsia="Times New Roman" w:cstheme="minorHAnsi"/>
          <w:bCs/>
          <w:sz w:val="18"/>
          <w:szCs w:val="18"/>
          <w:lang w:eastAsia="it-IT"/>
        </w:rPr>
        <w:t xml:space="preserve"> _</w:t>
      </w:r>
      <w:r w:rsidR="00E20AA9" w:rsidRPr="00ED0D42">
        <w:rPr>
          <w:rFonts w:eastAsia="Times New Roman" w:cstheme="minorHAnsi"/>
          <w:bCs/>
          <w:sz w:val="18"/>
          <w:szCs w:val="18"/>
          <w:lang w:eastAsia="it-IT"/>
        </w:rPr>
        <w:t>_____________________________</w:t>
      </w:r>
      <w:r w:rsidR="0034740D" w:rsidRPr="00ED0D42">
        <w:rPr>
          <w:rFonts w:eastAsia="Times New Roman" w:cstheme="minorHAnsi"/>
          <w:bCs/>
          <w:sz w:val="18"/>
          <w:szCs w:val="18"/>
          <w:lang w:eastAsia="it-IT"/>
        </w:rPr>
        <w:t>_____________________________________________</w:t>
      </w:r>
    </w:p>
    <w:p w14:paraId="12B8A863" w14:textId="707E8D0C" w:rsidR="00BB7449" w:rsidRPr="00ED0D42" w:rsidRDefault="00BB7449" w:rsidP="00BB7449">
      <w:pPr>
        <w:tabs>
          <w:tab w:val="left" w:pos="6521"/>
        </w:tabs>
        <w:spacing w:after="0" w:line="240" w:lineRule="auto"/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  <w:t xml:space="preserve">Data edizione </w:t>
      </w:r>
      <w:r w:rsidR="0007514A" w:rsidRPr="00ED0D42"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  <w:t>20</w:t>
      </w:r>
      <w:r w:rsidR="00523D8F" w:rsidRPr="00ED0D42"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  <w:t>2</w:t>
      </w:r>
      <w:r w:rsidR="004E7F50" w:rsidRPr="00ED0D42"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  <w:t>6</w:t>
      </w:r>
      <w:r w:rsidR="0007514A" w:rsidRPr="00ED0D42"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  <w:t>:</w:t>
      </w:r>
      <w:r w:rsidR="0007514A" w:rsidRPr="00ED0D42">
        <w:rPr>
          <w:rFonts w:eastAsia="Times New Roman" w:cstheme="minorHAnsi"/>
          <w:bCs/>
          <w:color w:val="000000"/>
          <w:sz w:val="18"/>
          <w:szCs w:val="18"/>
          <w:lang w:eastAsia="it-IT"/>
        </w:rPr>
        <w:t xml:space="preserve"> _</w:t>
      </w:r>
      <w:r w:rsidRPr="00ED0D42">
        <w:rPr>
          <w:rFonts w:eastAsia="Times New Roman" w:cstheme="minorHAnsi"/>
          <w:bCs/>
          <w:color w:val="000000"/>
          <w:sz w:val="18"/>
          <w:szCs w:val="18"/>
          <w:lang w:eastAsia="it-IT"/>
        </w:rPr>
        <w:t>_______________</w:t>
      </w:r>
      <w:r w:rsidR="0034740D" w:rsidRPr="00ED0D42">
        <w:rPr>
          <w:rFonts w:eastAsia="Times New Roman" w:cstheme="minorHAnsi"/>
          <w:bCs/>
          <w:sz w:val="18"/>
          <w:szCs w:val="18"/>
          <w:lang w:eastAsia="it-IT"/>
        </w:rPr>
        <w:t>__________________________________________________</w:t>
      </w:r>
    </w:p>
    <w:p w14:paraId="5120909E" w14:textId="77777777" w:rsidR="00BB7449" w:rsidRPr="00ED0D42" w:rsidRDefault="00BB7449" w:rsidP="00D22DFB">
      <w:pPr>
        <w:tabs>
          <w:tab w:val="left" w:pos="6521"/>
        </w:tabs>
        <w:spacing w:after="0" w:line="240" w:lineRule="auto"/>
        <w:rPr>
          <w:rFonts w:eastAsia="Times New Roman" w:cstheme="minorHAnsi"/>
          <w:b/>
          <w:bCs/>
          <w:color w:val="000000"/>
          <w:sz w:val="18"/>
          <w:szCs w:val="18"/>
          <w:lang w:eastAsia="it-IT"/>
        </w:rPr>
      </w:pPr>
    </w:p>
    <w:p w14:paraId="6958CF25" w14:textId="77777777" w:rsidR="0096104E" w:rsidRPr="00ED0D42" w:rsidRDefault="0007514A" w:rsidP="00D22DFB">
      <w:pPr>
        <w:tabs>
          <w:tab w:val="left" w:pos="1418"/>
          <w:tab w:val="left" w:pos="4536"/>
          <w:tab w:val="left" w:pos="5670"/>
          <w:tab w:val="left" w:pos="8222"/>
        </w:tabs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bCs/>
          <w:sz w:val="18"/>
          <w:szCs w:val="18"/>
          <w:lang w:eastAsia="it-IT"/>
        </w:rPr>
        <w:t xml:space="preserve">Specialità: </w:t>
      </w:r>
      <w:r w:rsidR="00F34E56" w:rsidRPr="00ED0D42">
        <w:rPr>
          <w:rFonts w:eastAsia="Times New Roman" w:cstheme="minorHAnsi"/>
          <w:b/>
          <w:bCs/>
          <w:sz w:val="18"/>
          <w:szCs w:val="18"/>
          <w:lang w:eastAsia="it-IT"/>
        </w:rPr>
        <w:tab/>
      </w:r>
      <w:r w:rsidR="00F34E56" w:rsidRPr="00ED0D42">
        <w:rPr>
          <w:rFonts w:eastAsia="Times New Roman" w:cstheme="minorHAnsi"/>
          <w:bCs/>
          <w:sz w:val="18"/>
          <w:szCs w:val="18"/>
          <w:lang w:eastAsia="it-IT"/>
        </w:rPr>
        <w:t xml:space="preserve"> (</w:t>
      </w:r>
      <w:r w:rsidR="0096104E" w:rsidRPr="00ED0D42">
        <w:rPr>
          <w:rFonts w:eastAsia="Times New Roman" w:cstheme="minorHAnsi"/>
          <w:bCs/>
          <w:sz w:val="18"/>
          <w:szCs w:val="18"/>
          <w:lang w:eastAsia="it-IT"/>
        </w:rPr>
        <w:t>nel caso di eventi multisport segnare tutte le specialità interessate)</w:t>
      </w:r>
    </w:p>
    <w:p w14:paraId="0F0F9ECD" w14:textId="0B81CC4C" w:rsidR="00D22DFB" w:rsidRPr="00ED0D42" w:rsidRDefault="0096104E" w:rsidP="00D22DFB">
      <w:pPr>
        <w:tabs>
          <w:tab w:val="left" w:pos="1418"/>
          <w:tab w:val="left" w:pos="4536"/>
          <w:tab w:val="left" w:pos="5670"/>
          <w:tab w:val="left" w:pos="8222"/>
        </w:tabs>
        <w:spacing w:after="0" w:line="240" w:lineRule="auto"/>
        <w:rPr>
          <w:rFonts w:eastAsia="Times New Roman" w:cstheme="minorHAnsi"/>
          <w:b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  <w:t>turistic</w:t>
      </w:r>
      <w:r w:rsidR="003700AC" w:rsidRPr="00ED0D42">
        <w:rPr>
          <w:rFonts w:eastAsia="Times New Roman" w:cstheme="minorHAnsi"/>
          <w:b/>
          <w:sz w:val="18"/>
          <w:szCs w:val="18"/>
          <w:lang w:eastAsia="it-IT"/>
        </w:rPr>
        <w:t xml:space="preserve">o/amatoriale   </w:t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="003700AC"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="003700AC"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="00355FBE"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="00355FBE"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="00635D6B"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0D8739D5" wp14:editId="17C25907">
            <wp:extent cx="123825" cy="123825"/>
            <wp:effectExtent l="0" t="0" r="9525" b="9525"/>
            <wp:docPr id="805123226" name="Immagine 805123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BE893" w14:textId="77777777" w:rsidR="00523D8F" w:rsidRPr="00ED0D42" w:rsidRDefault="00523D8F" w:rsidP="00523D8F">
      <w:pPr>
        <w:tabs>
          <w:tab w:val="left" w:pos="1418"/>
          <w:tab w:val="left" w:pos="4536"/>
        </w:tabs>
        <w:spacing w:after="0" w:line="240" w:lineRule="auto"/>
        <w:ind w:left="1416"/>
        <w:rPr>
          <w:rFonts w:eastAsia="Times New Roman" w:cstheme="minorHAnsi"/>
          <w:b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sz w:val="18"/>
          <w:szCs w:val="18"/>
          <w:lang w:eastAsia="it-IT"/>
        </w:rPr>
        <w:t>Canoa in acqua piatta</w:t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236D4379" wp14:editId="31C24875">
            <wp:extent cx="123825" cy="1238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641E5" w14:textId="77777777" w:rsidR="00523D8F" w:rsidRPr="00ED0D42" w:rsidRDefault="00523D8F" w:rsidP="00523D8F">
      <w:pPr>
        <w:tabs>
          <w:tab w:val="left" w:pos="1418"/>
          <w:tab w:val="left" w:pos="4536"/>
        </w:tabs>
        <w:spacing w:after="0" w:line="240" w:lineRule="auto"/>
        <w:ind w:left="1416"/>
        <w:rPr>
          <w:rFonts w:eastAsia="Times New Roman" w:cstheme="minorHAnsi"/>
          <w:b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sz w:val="18"/>
          <w:szCs w:val="18"/>
          <w:lang w:eastAsia="it-IT"/>
        </w:rPr>
        <w:t>Canoa in acqua mossa</w:t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05627FA2" wp14:editId="2EC71623">
            <wp:extent cx="123825" cy="123825"/>
            <wp:effectExtent l="0" t="0" r="952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AB6A5" w14:textId="77777777" w:rsidR="00355FBE" w:rsidRPr="00ED0D42" w:rsidRDefault="00355FBE" w:rsidP="00355FBE">
      <w:pPr>
        <w:tabs>
          <w:tab w:val="left" w:pos="1418"/>
          <w:tab w:val="left" w:pos="4536"/>
        </w:tabs>
        <w:spacing w:after="0" w:line="240" w:lineRule="auto"/>
        <w:ind w:left="1416"/>
        <w:rPr>
          <w:rFonts w:eastAsia="Times New Roman" w:cstheme="minorHAnsi"/>
          <w:b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sz w:val="18"/>
          <w:szCs w:val="18"/>
          <w:lang w:eastAsia="it-IT"/>
        </w:rPr>
        <w:t>Dragon Boat</w:t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26A8FD9B" wp14:editId="3C15E253">
            <wp:extent cx="123825" cy="123825"/>
            <wp:effectExtent l="0" t="0" r="9525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DCA94" w14:textId="6208C724" w:rsidR="0096104E" w:rsidRPr="00ED0D42" w:rsidRDefault="003700AC" w:rsidP="00355FBE">
      <w:pPr>
        <w:tabs>
          <w:tab w:val="left" w:pos="1418"/>
          <w:tab w:val="left" w:pos="4536"/>
        </w:tabs>
        <w:spacing w:after="0" w:line="240" w:lineRule="auto"/>
        <w:ind w:left="1416"/>
        <w:rPr>
          <w:rFonts w:eastAsia="Times New Roman" w:cstheme="minorHAnsi"/>
          <w:sz w:val="18"/>
          <w:szCs w:val="18"/>
          <w:lang w:val="en-GB" w:eastAsia="it-IT"/>
        </w:rPr>
      </w:pPr>
      <w:r w:rsidRPr="00ED0D42">
        <w:rPr>
          <w:rFonts w:eastAsia="Times New Roman" w:cstheme="minorHAnsi"/>
          <w:b/>
          <w:sz w:val="18"/>
          <w:szCs w:val="18"/>
          <w:lang w:val="en-GB" w:eastAsia="it-IT"/>
        </w:rPr>
        <w:t xml:space="preserve">Ocean Racing – </w:t>
      </w:r>
      <w:proofErr w:type="spellStart"/>
      <w:r w:rsidR="0096104E" w:rsidRPr="00ED0D42">
        <w:rPr>
          <w:rFonts w:eastAsia="Times New Roman" w:cstheme="minorHAnsi"/>
          <w:b/>
          <w:sz w:val="18"/>
          <w:szCs w:val="18"/>
          <w:lang w:val="en-GB" w:eastAsia="it-IT"/>
        </w:rPr>
        <w:t>Surfski</w:t>
      </w:r>
      <w:proofErr w:type="spellEnd"/>
      <w:r w:rsidR="00ED0D42">
        <w:rPr>
          <w:rFonts w:eastAsia="Times New Roman" w:cstheme="minorHAnsi"/>
          <w:b/>
          <w:sz w:val="18"/>
          <w:szCs w:val="18"/>
          <w:lang w:val="en-GB" w:eastAsia="it-IT"/>
        </w:rPr>
        <w:t>/</w:t>
      </w:r>
      <w:r w:rsidR="00ED0D42" w:rsidRPr="00ED0D42">
        <w:rPr>
          <w:rFonts w:eastAsia="Times New Roman" w:cstheme="minorHAnsi"/>
          <w:b/>
          <w:sz w:val="18"/>
          <w:szCs w:val="18"/>
          <w:lang w:val="en-GB" w:eastAsia="it-IT"/>
        </w:rPr>
        <w:t xml:space="preserve"> Outrigger/</w:t>
      </w:r>
      <w:proofErr w:type="spellStart"/>
      <w:r w:rsidR="00ED0D42" w:rsidRPr="00ED0D42">
        <w:rPr>
          <w:rFonts w:eastAsia="Times New Roman" w:cstheme="minorHAnsi"/>
          <w:b/>
          <w:sz w:val="18"/>
          <w:szCs w:val="18"/>
          <w:lang w:val="en-GB" w:eastAsia="it-IT"/>
        </w:rPr>
        <w:t>Va’a</w:t>
      </w:r>
      <w:proofErr w:type="spellEnd"/>
      <w:r w:rsidRPr="00ED0D42">
        <w:rPr>
          <w:rFonts w:eastAsia="Times New Roman" w:cstheme="minorHAnsi"/>
          <w:b/>
          <w:sz w:val="18"/>
          <w:szCs w:val="18"/>
          <w:lang w:val="en-GB" w:eastAsia="it-IT"/>
        </w:rPr>
        <w:tab/>
      </w:r>
      <w:r w:rsidR="0096104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96104E"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2E985AC7" wp14:editId="25DF48DB">
            <wp:extent cx="123825" cy="123825"/>
            <wp:effectExtent l="0" t="0" r="9525" b="9525"/>
            <wp:docPr id="41" name="Immagin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8B4B7" w14:textId="7AB2C4FC" w:rsidR="00CE69EA" w:rsidRPr="00ED0D42" w:rsidRDefault="0096104E" w:rsidP="00ED0D42">
      <w:pPr>
        <w:tabs>
          <w:tab w:val="left" w:pos="1418"/>
          <w:tab w:val="left" w:pos="4536"/>
          <w:tab w:val="left" w:pos="5670"/>
          <w:tab w:val="left" w:pos="8222"/>
        </w:tabs>
        <w:spacing w:after="0" w:line="240" w:lineRule="auto"/>
        <w:rPr>
          <w:rFonts w:eastAsia="Times New Roman" w:cstheme="minorHAnsi"/>
          <w:sz w:val="18"/>
          <w:szCs w:val="18"/>
          <w:lang w:val="en-GB" w:eastAsia="it-IT"/>
        </w:rPr>
      </w:pPr>
      <w:r w:rsidRPr="00ED0D42">
        <w:rPr>
          <w:rFonts w:eastAsia="Times New Roman" w:cstheme="minorHAnsi"/>
          <w:b/>
          <w:sz w:val="18"/>
          <w:szCs w:val="18"/>
          <w:lang w:val="en-GB" w:eastAsia="it-IT"/>
        </w:rPr>
        <w:tab/>
        <w:t>S</w:t>
      </w:r>
      <w:r w:rsidR="00355FBE" w:rsidRPr="00ED0D42">
        <w:rPr>
          <w:rFonts w:eastAsia="Times New Roman" w:cstheme="minorHAnsi"/>
          <w:b/>
          <w:sz w:val="18"/>
          <w:szCs w:val="18"/>
          <w:lang w:val="en-GB" w:eastAsia="it-IT"/>
        </w:rPr>
        <w:t xml:space="preserve">UP (Stand </w:t>
      </w:r>
      <w:r w:rsidR="0007514A" w:rsidRPr="00ED0D42">
        <w:rPr>
          <w:rFonts w:eastAsia="Times New Roman" w:cstheme="minorHAnsi"/>
          <w:b/>
          <w:sz w:val="18"/>
          <w:szCs w:val="18"/>
          <w:lang w:val="en-GB" w:eastAsia="it-IT"/>
        </w:rPr>
        <w:t>up</w:t>
      </w:r>
      <w:r w:rsidR="00355FBE" w:rsidRPr="00ED0D42">
        <w:rPr>
          <w:rFonts w:eastAsia="Times New Roman" w:cstheme="minorHAnsi"/>
          <w:b/>
          <w:sz w:val="18"/>
          <w:szCs w:val="18"/>
          <w:lang w:val="en-GB" w:eastAsia="it-IT"/>
        </w:rPr>
        <w:t xml:space="preserve"> Paddling</w:t>
      </w:r>
      <w:r w:rsidR="00ED0D42">
        <w:rPr>
          <w:rFonts w:eastAsia="Times New Roman" w:cstheme="minorHAnsi"/>
          <w:b/>
          <w:sz w:val="18"/>
          <w:szCs w:val="18"/>
          <w:lang w:val="en-GB" w:eastAsia="it-IT"/>
        </w:rPr>
        <w:t>)</w:t>
      </w:r>
      <w:r w:rsidR="003700AC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700AC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700AC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700AC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700AC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CE69EA"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1A71A8AF" wp14:editId="156100A8">
            <wp:extent cx="123825" cy="123825"/>
            <wp:effectExtent l="0" t="0" r="9525" b="9525"/>
            <wp:docPr id="38" name="Immagin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9A7A0" w14:textId="53CEE936" w:rsidR="0096104E" w:rsidRPr="00ED0D42" w:rsidRDefault="00CE69EA" w:rsidP="00CE69EA">
      <w:pPr>
        <w:tabs>
          <w:tab w:val="left" w:pos="1418"/>
          <w:tab w:val="left" w:pos="4536"/>
        </w:tabs>
        <w:spacing w:after="0" w:line="240" w:lineRule="auto"/>
        <w:ind w:left="708" w:firstLine="708"/>
        <w:rPr>
          <w:rFonts w:eastAsia="Times New Roman" w:cstheme="minorHAnsi"/>
          <w:sz w:val="18"/>
          <w:szCs w:val="18"/>
          <w:lang w:val="en-GB" w:eastAsia="it-IT"/>
        </w:rPr>
      </w:pPr>
      <w:r w:rsidRPr="00ED0D42">
        <w:rPr>
          <w:rFonts w:eastAsia="Times New Roman" w:cstheme="minorHAnsi"/>
          <w:b/>
          <w:sz w:val="18"/>
          <w:szCs w:val="18"/>
          <w:lang w:val="en-GB" w:eastAsia="it-IT"/>
        </w:rPr>
        <w:t>K-Mare</w:t>
      </w:r>
      <w:r w:rsidR="00D22DFB" w:rsidRPr="00ED0D42">
        <w:rPr>
          <w:rFonts w:eastAsia="Times New Roman" w:cstheme="minorHAnsi"/>
          <w:sz w:val="18"/>
          <w:szCs w:val="18"/>
          <w:lang w:val="en-GB" w:eastAsia="it-IT"/>
        </w:rPr>
        <w:t xml:space="preserve">   </w:t>
      </w:r>
      <w:r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val="en-GB" w:eastAsia="it-IT"/>
        </w:rPr>
        <w:tab/>
      </w:r>
      <w:r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4562F560" wp14:editId="006C38E3">
            <wp:extent cx="123825" cy="123825"/>
            <wp:effectExtent l="0" t="0" r="9525" b="9525"/>
            <wp:docPr id="39" name="Immagin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C126E" w14:textId="373BF188" w:rsidR="003D23C7" w:rsidRPr="00ED0D42" w:rsidRDefault="0007514A" w:rsidP="004770E7">
      <w:pPr>
        <w:tabs>
          <w:tab w:val="left" w:pos="1418"/>
          <w:tab w:val="left" w:pos="4536"/>
        </w:tabs>
        <w:spacing w:after="0" w:line="240" w:lineRule="auto"/>
        <w:ind w:left="708" w:firstLine="708"/>
        <w:rPr>
          <w:rFonts w:eastAsia="Times New Roman" w:cstheme="minorHAnsi"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sz w:val="18"/>
          <w:szCs w:val="18"/>
          <w:lang w:eastAsia="it-IT"/>
        </w:rPr>
        <w:t>Freestyle</w:t>
      </w:r>
      <w:r w:rsidR="0096104E" w:rsidRPr="00ED0D42">
        <w:rPr>
          <w:rFonts w:eastAsia="Times New Roman" w:cstheme="minorHAnsi"/>
          <w:b/>
          <w:sz w:val="18"/>
          <w:szCs w:val="18"/>
          <w:lang w:eastAsia="it-IT"/>
        </w:rPr>
        <w:t xml:space="preserve"> o altro</w:t>
      </w:r>
      <w:r w:rsidR="003700AC" w:rsidRPr="00ED0D42">
        <w:rPr>
          <w:rFonts w:eastAsia="Times New Roman" w:cstheme="minorHAnsi"/>
          <w:b/>
          <w:sz w:val="18"/>
          <w:szCs w:val="18"/>
          <w:lang w:eastAsia="it-IT"/>
        </w:rPr>
        <w:t xml:space="preserve"> (specificare…………………………</w:t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>……)</w:t>
      </w:r>
      <w:r w:rsidRPr="00ED0D42">
        <w:rPr>
          <w:rFonts w:eastAsia="Times New Roman" w:cstheme="minorHAnsi"/>
          <w:sz w:val="18"/>
          <w:szCs w:val="18"/>
          <w:lang w:eastAsia="it-IT"/>
        </w:rPr>
        <w:t xml:space="preserve"> </w:t>
      </w:r>
      <w:r w:rsidRPr="00ED0D42">
        <w:rPr>
          <w:rFonts w:eastAsia="Times New Roman" w:cstheme="minorHAnsi"/>
          <w:sz w:val="18"/>
          <w:szCs w:val="18"/>
          <w:lang w:eastAsia="it-IT"/>
        </w:rPr>
        <w:tab/>
      </w:r>
      <w:r w:rsidR="00355FBE" w:rsidRPr="00ED0D42">
        <w:rPr>
          <w:rFonts w:eastAsia="Times New Roman" w:cstheme="minorHAnsi"/>
          <w:sz w:val="18"/>
          <w:szCs w:val="18"/>
          <w:lang w:eastAsia="it-IT"/>
        </w:rPr>
        <w:tab/>
      </w:r>
      <w:r w:rsidR="00ED0D42">
        <w:rPr>
          <w:rFonts w:eastAsia="Times New Roman" w:cstheme="minorHAnsi"/>
          <w:sz w:val="18"/>
          <w:szCs w:val="18"/>
          <w:lang w:eastAsia="it-IT"/>
        </w:rPr>
        <w:tab/>
      </w:r>
      <w:r w:rsidR="00635D6B" w:rsidRPr="00ED0D42">
        <w:rPr>
          <w:rFonts w:eastAsia="Times New Roman" w:cstheme="minorHAnsi"/>
          <w:sz w:val="18"/>
          <w:szCs w:val="18"/>
          <w:lang w:eastAsia="it-IT"/>
        </w:rPr>
        <w:tab/>
      </w:r>
      <w:r w:rsidR="00635D6B" w:rsidRPr="00ED0D42">
        <w:rPr>
          <w:rFonts w:eastAsia="Times New Roman" w:cstheme="minorHAnsi"/>
          <w:sz w:val="18"/>
          <w:szCs w:val="18"/>
          <w:lang w:eastAsia="it-IT"/>
        </w:rPr>
        <w:tab/>
      </w:r>
      <w:r w:rsidR="003700AC" w:rsidRPr="00ED0D42">
        <w:rPr>
          <w:rFonts w:eastAsia="Times New Roman" w:cstheme="minorHAnsi"/>
          <w:sz w:val="18"/>
          <w:szCs w:val="18"/>
          <w:lang w:eastAsia="it-IT"/>
        </w:rPr>
        <w:tab/>
      </w:r>
      <w:r w:rsidR="0096104E"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52CEFF88" wp14:editId="6A2DDE8B">
            <wp:extent cx="123825" cy="123825"/>
            <wp:effectExtent l="0" t="0" r="9525" b="9525"/>
            <wp:docPr id="42" name="Immagin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12571" w14:textId="77777777" w:rsidR="003D23C7" w:rsidRPr="00ED0D42" w:rsidRDefault="003D23C7" w:rsidP="00D22DFB">
      <w:pPr>
        <w:tabs>
          <w:tab w:val="left" w:pos="1418"/>
          <w:tab w:val="left" w:pos="4395"/>
          <w:tab w:val="left" w:pos="7230"/>
        </w:tabs>
        <w:spacing w:after="0" w:line="240" w:lineRule="auto"/>
        <w:rPr>
          <w:rFonts w:eastAsia="Times New Roman" w:cstheme="minorHAnsi"/>
          <w:b/>
          <w:sz w:val="18"/>
          <w:szCs w:val="18"/>
          <w:lang w:eastAsia="it-IT"/>
        </w:rPr>
      </w:pPr>
    </w:p>
    <w:p w14:paraId="0CC857FB" w14:textId="30B53FDA" w:rsidR="00D22DFB" w:rsidRPr="00ED0D42" w:rsidRDefault="0007514A" w:rsidP="00D22DFB">
      <w:pPr>
        <w:tabs>
          <w:tab w:val="left" w:pos="1418"/>
          <w:tab w:val="left" w:pos="4395"/>
          <w:tab w:val="left" w:pos="7230"/>
        </w:tabs>
        <w:spacing w:after="0" w:line="240" w:lineRule="auto"/>
        <w:rPr>
          <w:rFonts w:eastAsia="Times New Roman" w:cstheme="minorHAnsi"/>
          <w:b/>
          <w:sz w:val="18"/>
          <w:szCs w:val="18"/>
          <w:lang w:eastAsia="it-IT"/>
        </w:rPr>
      </w:pPr>
      <w:r w:rsidRPr="00ED0D42">
        <w:rPr>
          <w:rFonts w:eastAsia="Times New Roman" w:cstheme="minorHAnsi"/>
          <w:b/>
          <w:sz w:val="18"/>
          <w:szCs w:val="18"/>
          <w:lang w:eastAsia="it-IT"/>
        </w:rPr>
        <w:t xml:space="preserve">Luogo: </w:t>
      </w:r>
      <w:r w:rsidRPr="00ED0D42">
        <w:rPr>
          <w:rFonts w:eastAsia="Times New Roman" w:cstheme="minorHAnsi"/>
          <w:b/>
          <w:sz w:val="18"/>
          <w:szCs w:val="18"/>
          <w:lang w:eastAsia="it-IT"/>
        </w:rPr>
        <w:tab/>
      </w:r>
      <w:r w:rsidR="00D22DFB" w:rsidRPr="00ED0D42">
        <w:rPr>
          <w:rFonts w:eastAsia="Times New Roman" w:cstheme="minorHAnsi"/>
          <w:b/>
          <w:sz w:val="18"/>
          <w:szCs w:val="18"/>
          <w:lang w:eastAsia="it-IT"/>
        </w:rPr>
        <w:t xml:space="preserve">lago  </w:t>
      </w:r>
      <w:r w:rsidR="00D22DFB"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7CBF7380" wp14:editId="57BF031D">
            <wp:extent cx="123825" cy="123825"/>
            <wp:effectExtent l="0" t="0" r="9525" b="952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DFB" w:rsidRPr="00ED0D42">
        <w:rPr>
          <w:rFonts w:eastAsia="Times New Roman" w:cstheme="minorHAnsi"/>
          <w:b/>
          <w:sz w:val="18"/>
          <w:szCs w:val="18"/>
          <w:lang w:eastAsia="it-IT"/>
        </w:rPr>
        <w:tab/>
        <w:t xml:space="preserve">fiume  </w:t>
      </w:r>
      <w:r w:rsidR="00D22DFB"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55E75510" wp14:editId="26B72560">
            <wp:extent cx="123825" cy="123825"/>
            <wp:effectExtent l="0" t="0" r="9525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DFB" w:rsidRPr="00ED0D42">
        <w:rPr>
          <w:rFonts w:eastAsia="Times New Roman" w:cstheme="minorHAnsi"/>
          <w:b/>
          <w:sz w:val="18"/>
          <w:szCs w:val="18"/>
          <w:lang w:eastAsia="it-IT"/>
        </w:rPr>
        <w:tab/>
        <w:t xml:space="preserve">mare  </w:t>
      </w:r>
      <w:r w:rsidR="00D22DFB" w:rsidRPr="00ED0D42">
        <w:rPr>
          <w:rFonts w:eastAsia="Times New Roman" w:cstheme="minorHAnsi"/>
          <w:noProof/>
          <w:sz w:val="18"/>
          <w:szCs w:val="18"/>
          <w:lang w:eastAsia="it-IT"/>
        </w:rPr>
        <w:drawing>
          <wp:inline distT="0" distB="0" distL="0" distR="0" wp14:anchorId="5B219031" wp14:editId="31A58A1C">
            <wp:extent cx="123825" cy="123825"/>
            <wp:effectExtent l="0" t="0" r="9525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35D6B" w:rsidRPr="00ED0D42" w14:paraId="001DF906" w14:textId="77777777" w:rsidTr="00635D6B">
        <w:tc>
          <w:tcPr>
            <w:tcW w:w="9628" w:type="dxa"/>
          </w:tcPr>
          <w:p w14:paraId="5CD34A08" w14:textId="77777777" w:rsidR="00635D6B" w:rsidRPr="00ED0D42" w:rsidRDefault="00635D6B" w:rsidP="00635D6B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ED0D42">
              <w:rPr>
                <w:rFonts w:cstheme="minorHAnsi"/>
                <w:b/>
                <w:sz w:val="18"/>
                <w:szCs w:val="18"/>
              </w:rPr>
              <w:t>Descrizione dell’evento</w:t>
            </w:r>
          </w:p>
          <w:p w14:paraId="30CBF650" w14:textId="77777777" w:rsidR="00635D6B" w:rsidRPr="00ED0D42" w:rsidRDefault="00635D6B" w:rsidP="00635D6B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sz w:val="18"/>
                <w:szCs w:val="18"/>
              </w:rPr>
              <w:t>Indicare il tipo di manifestazione per cui ci si candida (regionale o nazionale) le caratteristiche del percorso, quali imbarcazioni sono ammesse, come si svolge, la presenza di eventuali servizi a terra (es. bus navetta per i recuperi), l’eventuale patrocinio di altri Enti, ecc.</w:t>
            </w:r>
          </w:p>
          <w:p w14:paraId="1BB53A00" w14:textId="77777777" w:rsidR="00635D6B" w:rsidRPr="00ED0D42" w:rsidRDefault="00635D6B" w:rsidP="00635D6B">
            <w:pPr>
              <w:pStyle w:val="Paragrafoelenco"/>
              <w:jc w:val="both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b/>
                <w:sz w:val="18"/>
                <w:szCs w:val="18"/>
              </w:rPr>
              <w:t>…</w:t>
            </w:r>
            <w:r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127ECACC" w14:textId="77777777" w:rsidR="00635D6B" w:rsidRPr="00ED0D42" w:rsidRDefault="00635D6B" w:rsidP="00635D6B">
            <w:pPr>
              <w:pStyle w:val="Paragrafoelenco"/>
              <w:jc w:val="both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b/>
                <w:sz w:val="18"/>
                <w:szCs w:val="18"/>
              </w:rPr>
              <w:t>…</w:t>
            </w:r>
            <w:r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2536C1D0" w14:textId="77777777" w:rsidR="00635D6B" w:rsidRPr="00ED0D42" w:rsidRDefault="00635D6B" w:rsidP="00635D6B">
            <w:pPr>
              <w:pStyle w:val="Paragrafoelenco"/>
              <w:jc w:val="both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b/>
                <w:sz w:val="18"/>
                <w:szCs w:val="18"/>
              </w:rPr>
              <w:t>…</w:t>
            </w:r>
            <w:r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40B609E6" w14:textId="77777777" w:rsidR="00635D6B" w:rsidRPr="00ED0D42" w:rsidRDefault="00635D6B" w:rsidP="00635D6B">
            <w:pPr>
              <w:pStyle w:val="Paragrafoelenco"/>
              <w:jc w:val="both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b/>
                <w:sz w:val="18"/>
                <w:szCs w:val="18"/>
              </w:rPr>
              <w:t>…</w:t>
            </w:r>
            <w:r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22A6A562" w14:textId="77777777" w:rsidR="00635D6B" w:rsidRPr="00ED0D42" w:rsidRDefault="00635D6B" w:rsidP="00635D6B">
            <w:pPr>
              <w:pStyle w:val="Paragrafoelenco"/>
              <w:jc w:val="both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b/>
                <w:sz w:val="18"/>
                <w:szCs w:val="18"/>
              </w:rPr>
              <w:t>…</w:t>
            </w:r>
            <w:r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6E23587F" w14:textId="77777777" w:rsidR="00635D6B" w:rsidRPr="00ED0D42" w:rsidRDefault="00635D6B" w:rsidP="00635D6B">
            <w:pPr>
              <w:pStyle w:val="Paragrafoelenco"/>
              <w:jc w:val="both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b/>
                <w:sz w:val="18"/>
                <w:szCs w:val="18"/>
              </w:rPr>
              <w:t>…</w:t>
            </w:r>
            <w:r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2E369C7B" w14:textId="77777777" w:rsidR="00635D6B" w:rsidRPr="00ED0D42" w:rsidRDefault="00635D6B" w:rsidP="00ED0D42">
            <w:pPr>
              <w:pStyle w:val="Paragrafoelenco"/>
              <w:jc w:val="both"/>
              <w:rPr>
                <w:rFonts w:eastAsia="Times New Roman" w:cstheme="minorHAnsi"/>
                <w:sz w:val="18"/>
                <w:szCs w:val="18"/>
                <w:lang w:eastAsia="it-IT"/>
              </w:rPr>
            </w:pPr>
          </w:p>
        </w:tc>
      </w:tr>
      <w:tr w:rsidR="00635D6B" w:rsidRPr="00ED0D42" w14:paraId="715B4986" w14:textId="77777777" w:rsidTr="00635D6B">
        <w:tc>
          <w:tcPr>
            <w:tcW w:w="9628" w:type="dxa"/>
          </w:tcPr>
          <w:p w14:paraId="0BB7E4BC" w14:textId="289FED7E" w:rsidR="00635D6B" w:rsidRPr="00ED0D42" w:rsidRDefault="0034740D" w:rsidP="0034740D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it-IT"/>
              </w:rPr>
            </w:pPr>
            <w:r w:rsidRPr="00ED0D42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it-IT"/>
              </w:rPr>
              <w:t>COMITATO ORGANIZZATORE</w:t>
            </w:r>
          </w:p>
          <w:p w14:paraId="41B14494" w14:textId="3DBE4766" w:rsidR="00635D6B" w:rsidRPr="00ED0D42" w:rsidRDefault="00635D6B" w:rsidP="00635D6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sz w:val="18"/>
                <w:szCs w:val="18"/>
              </w:rPr>
              <w:t>Denominazione (se affiliato alla FICK indicare il codice di affiliazione)</w:t>
            </w:r>
          </w:p>
          <w:p w14:paraId="48A0B1B7" w14:textId="574DFF9F" w:rsidR="00635D6B" w:rsidRPr="00ED0D42" w:rsidRDefault="00635D6B" w:rsidP="00635D6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………………………………………………………………………………………………………………………………………………………….</w:t>
            </w:r>
          </w:p>
          <w:p w14:paraId="57CE8C0D" w14:textId="77777777" w:rsidR="00635D6B" w:rsidRPr="00ED0D42" w:rsidRDefault="00635D6B" w:rsidP="00635D6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sz w:val="18"/>
                <w:szCs w:val="18"/>
              </w:rPr>
              <w:t>Responsabile: (cognome, nome) ……………………………………………………………………………………………………….</w:t>
            </w:r>
          </w:p>
          <w:p w14:paraId="29DFAF02" w14:textId="22729677" w:rsidR="00635D6B" w:rsidRPr="00ED0D42" w:rsidRDefault="0034740D" w:rsidP="00635D6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proofErr w:type="gramStart"/>
            <w:r w:rsidRPr="00ED0D42">
              <w:rPr>
                <w:rFonts w:cstheme="minorHAnsi"/>
                <w:sz w:val="18"/>
                <w:szCs w:val="18"/>
              </w:rPr>
              <w:t xml:space="preserve">Indirizzo:  </w:t>
            </w:r>
            <w:r w:rsidR="00635D6B" w:rsidRPr="00ED0D42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635D6B" w:rsidRPr="00ED0D42">
              <w:rPr>
                <w:rFonts w:cstheme="minorHAnsi"/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14:paraId="0549A2DE" w14:textId="34A0A63B" w:rsidR="00635D6B" w:rsidRPr="00ED0D42" w:rsidRDefault="00635D6B" w:rsidP="00635D6B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sz w:val="18"/>
                <w:szCs w:val="18"/>
              </w:rPr>
              <w:t>e-mail …………………………………………………………………………………………………………………………………………………</w:t>
            </w:r>
          </w:p>
          <w:p w14:paraId="18E70298" w14:textId="2AF59386" w:rsidR="00635D6B" w:rsidRPr="00ED0D42" w:rsidRDefault="00635D6B" w:rsidP="00ED0D4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ED0D42">
              <w:rPr>
                <w:rFonts w:cstheme="minorHAnsi"/>
                <w:sz w:val="18"/>
                <w:szCs w:val="18"/>
              </w:rPr>
              <w:t>eventuali altri recapiti utili: …………………………………………………………………………………………………………………</w:t>
            </w:r>
          </w:p>
        </w:tc>
      </w:tr>
      <w:tr w:rsidR="00635D6B" w:rsidRPr="00ED0D42" w14:paraId="39C48388" w14:textId="77777777" w:rsidTr="00635D6B">
        <w:tc>
          <w:tcPr>
            <w:tcW w:w="9628" w:type="dxa"/>
          </w:tcPr>
          <w:p w14:paraId="58C246DF" w14:textId="1A66C8B4" w:rsidR="0034740D" w:rsidRPr="00ED0D42" w:rsidRDefault="0034740D" w:rsidP="0034740D">
            <w:pPr>
              <w:jc w:val="center"/>
              <w:rPr>
                <w:sz w:val="18"/>
                <w:szCs w:val="18"/>
                <w:u w:val="single"/>
              </w:rPr>
            </w:pPr>
            <w:r w:rsidRPr="00ED0D42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it-IT"/>
              </w:rPr>
              <w:t>LOGISTICA</w:t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4A0" w:firstRow="1" w:lastRow="0" w:firstColumn="1" w:lastColumn="0" w:noHBand="0" w:noVBand="1"/>
            </w:tblPr>
            <w:tblGrid>
              <w:gridCol w:w="5177"/>
              <w:gridCol w:w="1268"/>
              <w:gridCol w:w="2957"/>
            </w:tblGrid>
            <w:tr w:rsidR="00635D6B" w:rsidRPr="00ED0D42" w14:paraId="37BA042B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4B9CAA79" w14:textId="77777777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t>Infrastrutture tecniche/mezzi di appoggio:</w:t>
                  </w:r>
                </w:p>
              </w:tc>
              <w:tc>
                <w:tcPr>
                  <w:tcW w:w="1268" w:type="dxa"/>
                </w:tcPr>
                <w:p w14:paraId="5444B999" w14:textId="77777777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957" w:type="dxa"/>
                </w:tcPr>
                <w:p w14:paraId="6B911405" w14:textId="77777777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635D6B" w:rsidRPr="00ED0D42" w14:paraId="027D98BA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763EC54D" w14:textId="3D854041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Pontili di imbarco</w:t>
                  </w:r>
                  <w:r w:rsidR="00ED0D42">
                    <w:rPr>
                      <w:rFonts w:cstheme="minorHAnsi"/>
                      <w:sz w:val="18"/>
                      <w:szCs w:val="18"/>
                    </w:rPr>
                    <w:t>/</w:t>
                  </w:r>
                  <w:r w:rsidR="00ED0D42" w:rsidRPr="00ED0D42">
                    <w:rPr>
                      <w:rFonts w:cstheme="minorHAnsi"/>
                      <w:sz w:val="18"/>
                      <w:szCs w:val="18"/>
                    </w:rPr>
                    <w:t xml:space="preserve"> sbarco</w:t>
                  </w:r>
                </w:p>
              </w:tc>
              <w:tc>
                <w:tcPr>
                  <w:tcW w:w="1268" w:type="dxa"/>
                </w:tcPr>
                <w:p w14:paraId="61241973" w14:textId="77777777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708A05EC" wp14:editId="7A12142F">
                        <wp:extent cx="123825" cy="123825"/>
                        <wp:effectExtent l="0" t="0" r="9525" b="9525"/>
                        <wp:docPr id="60" name="Immagin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</w:tcPr>
                <w:p w14:paraId="40F141FF" w14:textId="77777777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229D4D2E" wp14:editId="07A6AC2A">
                        <wp:extent cx="123825" cy="123825"/>
                        <wp:effectExtent l="0" t="0" r="9525" b="9525"/>
                        <wp:docPr id="61" name="Immagine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ab/>
                  </w:r>
                </w:p>
              </w:tc>
            </w:tr>
            <w:tr w:rsidR="00635D6B" w:rsidRPr="00ED0D42" w14:paraId="14FB646F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41D1BE4D" w14:textId="3BFED1E8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Mezzi nautici in appoggio</w:t>
                  </w:r>
                </w:p>
              </w:tc>
              <w:tc>
                <w:tcPr>
                  <w:tcW w:w="1268" w:type="dxa"/>
                </w:tcPr>
                <w:p w14:paraId="267E5CA0" w14:textId="77777777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739DB4C2" wp14:editId="042C6DB1">
                        <wp:extent cx="123825" cy="123825"/>
                        <wp:effectExtent l="0" t="0" r="9525" b="9525"/>
                        <wp:docPr id="64" name="Immagine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</w:t>
                  </w:r>
                </w:p>
              </w:tc>
              <w:tc>
                <w:tcPr>
                  <w:tcW w:w="2957" w:type="dxa"/>
                </w:tcPr>
                <w:p w14:paraId="58B438FF" w14:textId="77777777" w:rsidR="00635D6B" w:rsidRPr="00ED0D42" w:rsidRDefault="00635D6B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3778D27A" wp14:editId="312F6E7C">
                        <wp:extent cx="123825" cy="123825"/>
                        <wp:effectExtent l="0" t="0" r="9525" b="9525"/>
                        <wp:docPr id="65" name="Immagine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0D42">
                    <w:rPr>
                      <w:rFonts w:cstheme="minorHAnsi"/>
                      <w:sz w:val="18"/>
                      <w:szCs w:val="18"/>
                    </w:rPr>
                    <w:t>si</w:t>
                  </w:r>
                  <w:proofErr w:type="spellEnd"/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– se </w:t>
                  </w:r>
                  <w:proofErr w:type="gramStart"/>
                  <w:r w:rsidRPr="00ED0D42">
                    <w:rPr>
                      <w:rFonts w:cstheme="minorHAnsi"/>
                      <w:sz w:val="18"/>
                      <w:szCs w:val="18"/>
                    </w:rPr>
                    <w:t>si</w:t>
                  </w:r>
                  <w:proofErr w:type="gramEnd"/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quanti? ____</w:t>
                  </w:r>
                </w:p>
              </w:tc>
            </w:tr>
            <w:tr w:rsidR="00ED0D42" w:rsidRPr="00ED0D42" w14:paraId="3EF04286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0B48A8FB" w14:textId="3454A628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t>Infrastrutture impiantistiche:</w:t>
                  </w:r>
                </w:p>
              </w:tc>
              <w:tc>
                <w:tcPr>
                  <w:tcW w:w="1268" w:type="dxa"/>
                </w:tcPr>
                <w:p w14:paraId="7D875090" w14:textId="77777777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957" w:type="dxa"/>
                </w:tcPr>
                <w:p w14:paraId="4B2AAB09" w14:textId="77777777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ED0D42" w:rsidRPr="00ED0D42" w14:paraId="42619ECE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2234E8BF" w14:textId="27D4CC8E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Spogliatoi:</w:t>
                  </w:r>
                </w:p>
              </w:tc>
              <w:tc>
                <w:tcPr>
                  <w:tcW w:w="1268" w:type="dxa"/>
                </w:tcPr>
                <w:p w14:paraId="62D1A799" w14:textId="29B81D5B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174B07A0" wp14:editId="34703741">
                        <wp:extent cx="123825" cy="123825"/>
                        <wp:effectExtent l="0" t="0" r="9525" b="9525"/>
                        <wp:docPr id="763337453" name="Immagine 7633374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</w:tcPr>
                <w:p w14:paraId="20178BF9" w14:textId="50047FF2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57AD3DC1" wp14:editId="2C2702F6">
                        <wp:extent cx="123825" cy="123825"/>
                        <wp:effectExtent l="0" t="0" r="9525" b="9525"/>
                        <wp:docPr id="1373262641" name="Immagine 13732626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</w:p>
              </w:tc>
            </w:tr>
            <w:tr w:rsidR="00ED0D42" w:rsidRPr="00ED0D42" w14:paraId="6CB75215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36162C63" w14:textId="4E4CBF42" w:rsidR="00ED0D42" w:rsidRPr="00ED0D42" w:rsidRDefault="00ED0D42" w:rsidP="00635D6B">
                  <w:pPr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Parcheggi:</w:t>
                  </w:r>
                </w:p>
              </w:tc>
              <w:tc>
                <w:tcPr>
                  <w:tcW w:w="1268" w:type="dxa"/>
                </w:tcPr>
                <w:p w14:paraId="0BB1ACDB" w14:textId="78822F6B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35622511" wp14:editId="1134C722">
                        <wp:extent cx="123825" cy="123825"/>
                        <wp:effectExtent l="0" t="0" r="9525" b="9525"/>
                        <wp:docPr id="1915719975" name="Immagine 19157199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</w:tcPr>
                <w:p w14:paraId="3A410DB3" w14:textId="08BBA233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214A23B2" wp14:editId="34481ABD">
                        <wp:extent cx="123825" cy="123825"/>
                        <wp:effectExtent l="0" t="0" r="9525" b="9525"/>
                        <wp:docPr id="401364150" name="Immagine 401364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ab/>
                  </w:r>
                </w:p>
              </w:tc>
            </w:tr>
            <w:tr w:rsidR="00ED0D42" w:rsidRPr="00ED0D42" w14:paraId="2D79854F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4FD4E976" w14:textId="409426E4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Infermeria: </w:t>
                  </w:r>
                </w:p>
              </w:tc>
              <w:tc>
                <w:tcPr>
                  <w:tcW w:w="1268" w:type="dxa"/>
                </w:tcPr>
                <w:p w14:paraId="360D3B32" w14:textId="652710CC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26BC5CD8" wp14:editId="2342922D">
                        <wp:extent cx="123825" cy="123825"/>
                        <wp:effectExtent l="0" t="0" r="9525" b="9525"/>
                        <wp:docPr id="141842941" name="Immagine 1418429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</w:tcPr>
                <w:p w14:paraId="34A4B326" w14:textId="1BD6C85D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19D15814" wp14:editId="0F2CA4E6">
                        <wp:extent cx="123825" cy="123825"/>
                        <wp:effectExtent l="0" t="0" r="9525" b="9525"/>
                        <wp:docPr id="1063499493" name="Immagine 10634994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ab/>
                  </w:r>
                </w:p>
              </w:tc>
            </w:tr>
            <w:tr w:rsidR="00ED0D42" w:rsidRPr="00ED0D42" w14:paraId="2DDFAABA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29FBECA3" w14:textId="3A429E95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Infopoint</w:t>
                  </w:r>
                </w:p>
              </w:tc>
              <w:tc>
                <w:tcPr>
                  <w:tcW w:w="1268" w:type="dxa"/>
                </w:tcPr>
                <w:p w14:paraId="40B1E0E3" w14:textId="7E3C8708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73152C33" wp14:editId="0E4D88C2">
                        <wp:extent cx="123825" cy="123825"/>
                        <wp:effectExtent l="0" t="0" r="9525" b="9525"/>
                        <wp:docPr id="1796878638" name="Immagine 17968786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</w:tcPr>
                <w:p w14:paraId="030D3CBC" w14:textId="1AF5518F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5046A042" wp14:editId="407EDE7E">
                        <wp:extent cx="123825" cy="123825"/>
                        <wp:effectExtent l="0" t="0" r="9525" b="9525"/>
                        <wp:docPr id="1641255671" name="Immagine 16412556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</w:p>
              </w:tc>
            </w:tr>
            <w:tr w:rsidR="00ED0D42" w:rsidRPr="00ED0D42" w14:paraId="5F772A6E" w14:textId="77777777" w:rsidTr="0034740D">
              <w:trPr>
                <w:trHeight w:hRule="exact" w:val="284"/>
              </w:trPr>
              <w:tc>
                <w:tcPr>
                  <w:tcW w:w="5177" w:type="dxa"/>
                </w:tcPr>
                <w:p w14:paraId="78A55E69" w14:textId="179CBBFE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Servizi ricettivi</w:t>
                  </w:r>
                </w:p>
              </w:tc>
              <w:tc>
                <w:tcPr>
                  <w:tcW w:w="1268" w:type="dxa"/>
                </w:tcPr>
                <w:p w14:paraId="7B23E5DD" w14:textId="496E0FA6" w:rsidR="00ED0D42" w:rsidRPr="00ED0D42" w:rsidRDefault="00ED0D42" w:rsidP="00635D6B">
                  <w:pPr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1E5B25A7" wp14:editId="29C0430C">
                        <wp:extent cx="123825" cy="123825"/>
                        <wp:effectExtent l="0" t="0" r="9525" b="9525"/>
                        <wp:docPr id="1633688256" name="Immagine 1633688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</w:tcPr>
                <w:p w14:paraId="2B365C14" w14:textId="50E9B10C" w:rsidR="00ED0D42" w:rsidRPr="00ED0D42" w:rsidRDefault="00ED0D42" w:rsidP="00635D6B">
                  <w:pPr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3039EC02" wp14:editId="391FC99D">
                        <wp:extent cx="123825" cy="123825"/>
                        <wp:effectExtent l="0" t="0" r="9525" b="9525"/>
                        <wp:docPr id="2094104678" name="Immagine 20941046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</w:p>
              </w:tc>
            </w:tr>
            <w:tr w:rsidR="00ED0D42" w:rsidRPr="00ED0D42" w14:paraId="0EB8F741" w14:textId="77777777" w:rsidTr="009C79B4">
              <w:trPr>
                <w:trHeight w:hRule="exact" w:val="284"/>
              </w:trPr>
              <w:tc>
                <w:tcPr>
                  <w:tcW w:w="5177" w:type="dxa"/>
                </w:tcPr>
                <w:p w14:paraId="79A39C84" w14:textId="27B9C022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Le infrastrutture consentono la partecipazione di soggetti con disabilità motorie?</w:t>
                  </w:r>
                </w:p>
              </w:tc>
              <w:tc>
                <w:tcPr>
                  <w:tcW w:w="1268" w:type="dxa"/>
                  <w:vAlign w:val="center"/>
                </w:tcPr>
                <w:p w14:paraId="14B87D00" w14:textId="2AEC7834" w:rsidR="00ED0D42" w:rsidRPr="00ED0D42" w:rsidRDefault="00ED0D42" w:rsidP="00635D6B">
                  <w:pPr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4CCC2966" wp14:editId="4F5D04F9">
                        <wp:extent cx="123825" cy="123825"/>
                        <wp:effectExtent l="0" t="0" r="9525" b="9525"/>
                        <wp:docPr id="1598528385" name="Immagine 15985283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  <w:vAlign w:val="center"/>
                </w:tcPr>
                <w:p w14:paraId="04A02506" w14:textId="64D4AEF0" w:rsidR="00ED0D42" w:rsidRPr="00ED0D42" w:rsidRDefault="00ED0D42" w:rsidP="00635D6B">
                  <w:pPr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4E48132A" wp14:editId="3E141444">
                        <wp:extent cx="123825" cy="123825"/>
                        <wp:effectExtent l="0" t="0" r="9525" b="9525"/>
                        <wp:docPr id="697051150" name="Immagine 697051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</w:p>
              </w:tc>
            </w:tr>
            <w:tr w:rsidR="00ED0D42" w:rsidRPr="00ED0D42" w14:paraId="5718262D" w14:textId="77777777" w:rsidTr="00EA60E4">
              <w:trPr>
                <w:trHeight w:hRule="exact" w:val="284"/>
              </w:trPr>
              <w:tc>
                <w:tcPr>
                  <w:tcW w:w="5177" w:type="dxa"/>
                </w:tcPr>
                <w:p w14:paraId="57C34718" w14:textId="58229795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sz w:val="18"/>
                      <w:szCs w:val="18"/>
                    </w:rPr>
                    <w:t>Altro:</w:t>
                  </w:r>
                </w:p>
              </w:tc>
              <w:tc>
                <w:tcPr>
                  <w:tcW w:w="1268" w:type="dxa"/>
                  <w:vAlign w:val="center"/>
                </w:tcPr>
                <w:p w14:paraId="798B3CF5" w14:textId="19ABF155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745600F3" wp14:editId="226F5786">
                        <wp:extent cx="123825" cy="123825"/>
                        <wp:effectExtent l="0" t="0" r="9525" b="9525"/>
                        <wp:docPr id="1945175226" name="Immagine 19451752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no           </w:t>
                  </w:r>
                </w:p>
              </w:tc>
              <w:tc>
                <w:tcPr>
                  <w:tcW w:w="2957" w:type="dxa"/>
                  <w:vAlign w:val="center"/>
                </w:tcPr>
                <w:p w14:paraId="6DAE69A7" w14:textId="7E200FD9" w:rsidR="00ED0D42" w:rsidRPr="00ED0D42" w:rsidRDefault="00ED0D42" w:rsidP="00635D6B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ED0D42">
                    <w:rPr>
                      <w:rFonts w:cstheme="minorHAnsi"/>
                      <w:noProof/>
                      <w:sz w:val="18"/>
                      <w:szCs w:val="18"/>
                      <w:lang w:eastAsia="it-IT"/>
                    </w:rPr>
                    <w:drawing>
                      <wp:inline distT="0" distB="0" distL="0" distR="0" wp14:anchorId="2F0CF87C" wp14:editId="1FA5823E">
                        <wp:extent cx="123825" cy="123825"/>
                        <wp:effectExtent l="0" t="0" r="9525" b="9525"/>
                        <wp:docPr id="196685833" name="Immagine 1966858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0D42">
                    <w:rPr>
                      <w:rFonts w:cstheme="minorHAnsi"/>
                      <w:sz w:val="18"/>
                      <w:szCs w:val="18"/>
                    </w:rPr>
                    <w:t xml:space="preserve"> si</w:t>
                  </w:r>
                </w:p>
              </w:tc>
            </w:tr>
          </w:tbl>
          <w:p w14:paraId="56208CC0" w14:textId="77777777" w:rsidR="00635D6B" w:rsidRPr="00ED0D42" w:rsidRDefault="00635D6B" w:rsidP="00D22DFB">
            <w:pPr>
              <w:rPr>
                <w:rFonts w:eastAsia="Times New Roman" w:cstheme="minorHAnsi"/>
                <w:sz w:val="18"/>
                <w:szCs w:val="18"/>
                <w:lang w:eastAsia="it-IT"/>
              </w:rPr>
            </w:pPr>
          </w:p>
        </w:tc>
      </w:tr>
      <w:tr w:rsidR="00635D6B" w:rsidRPr="00ED0D42" w14:paraId="1228E9D9" w14:textId="77777777" w:rsidTr="00635D6B">
        <w:tc>
          <w:tcPr>
            <w:tcW w:w="9628" w:type="dxa"/>
          </w:tcPr>
          <w:p w14:paraId="05E2DB17" w14:textId="77777777" w:rsidR="00635D6B" w:rsidRPr="00ED0D42" w:rsidRDefault="00635D6B" w:rsidP="00D22DFB">
            <w:pPr>
              <w:rPr>
                <w:rFonts w:eastAsia="Times New Roman" w:cstheme="minorHAnsi"/>
                <w:b/>
                <w:bCs/>
                <w:sz w:val="18"/>
                <w:szCs w:val="18"/>
                <w:lang w:eastAsia="it-IT"/>
              </w:rPr>
            </w:pPr>
            <w:r w:rsidRPr="00ED0D42">
              <w:rPr>
                <w:rFonts w:eastAsia="Times New Roman" w:cstheme="minorHAnsi"/>
                <w:b/>
                <w:bCs/>
                <w:sz w:val="18"/>
                <w:szCs w:val="18"/>
                <w:lang w:eastAsia="it-IT"/>
              </w:rPr>
              <w:t>Eventuali Altre Annotazioni</w:t>
            </w:r>
          </w:p>
          <w:p w14:paraId="42F6D3D2" w14:textId="472D3460" w:rsidR="00635D6B" w:rsidRPr="00ED0D42" w:rsidRDefault="00635D6B" w:rsidP="00D22DFB">
            <w:pPr>
              <w:rPr>
                <w:rFonts w:eastAsia="Times New Roman" w:cstheme="minorHAnsi"/>
                <w:sz w:val="18"/>
                <w:szCs w:val="18"/>
                <w:lang w:eastAsia="it-IT"/>
              </w:rPr>
            </w:pPr>
            <w:r w:rsidRPr="00ED0D42">
              <w:rPr>
                <w:rFonts w:eastAsia="Times New Roman" w:cstheme="minorHAnsi"/>
                <w:sz w:val="18"/>
                <w:szCs w:val="18"/>
                <w:lang w:eastAsia="it-IT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0FFED535" w14:textId="77777777" w:rsidR="00D22DFB" w:rsidRPr="00ED0D42" w:rsidRDefault="00D22DFB" w:rsidP="00D22DFB">
      <w:pPr>
        <w:spacing w:after="0" w:line="240" w:lineRule="auto"/>
        <w:rPr>
          <w:rFonts w:eastAsia="Times New Roman" w:cstheme="minorHAnsi"/>
          <w:sz w:val="18"/>
          <w:szCs w:val="18"/>
          <w:lang w:eastAsia="it-IT"/>
        </w:rPr>
      </w:pPr>
    </w:p>
    <w:p w14:paraId="7B4484DB" w14:textId="54511C93" w:rsidR="00CE65B0" w:rsidRPr="00ED0D42" w:rsidRDefault="00CE65B0" w:rsidP="0034740D">
      <w:pPr>
        <w:tabs>
          <w:tab w:val="left" w:pos="4678"/>
        </w:tabs>
        <w:spacing w:after="0" w:line="240" w:lineRule="auto"/>
        <w:ind w:left="4962"/>
        <w:jc w:val="center"/>
        <w:rPr>
          <w:rFonts w:eastAsia="Times New Roman" w:cstheme="minorHAnsi"/>
          <w:sz w:val="18"/>
          <w:szCs w:val="18"/>
          <w:lang w:eastAsia="it-IT"/>
        </w:rPr>
      </w:pPr>
      <w:r w:rsidRPr="00ED0D42">
        <w:rPr>
          <w:rFonts w:eastAsia="Times New Roman" w:cstheme="minorHAnsi"/>
          <w:sz w:val="18"/>
          <w:szCs w:val="18"/>
          <w:lang w:eastAsia="it-IT"/>
        </w:rPr>
        <w:t>Società/Ente/Comitato Organizzatore</w:t>
      </w:r>
    </w:p>
    <w:p w14:paraId="0EA9BF2C" w14:textId="57F4218A" w:rsidR="00E20AA9" w:rsidRPr="00ED0D42" w:rsidRDefault="00CE65B0" w:rsidP="0034740D">
      <w:pPr>
        <w:tabs>
          <w:tab w:val="left" w:pos="4678"/>
        </w:tabs>
        <w:spacing w:after="0" w:line="240" w:lineRule="auto"/>
        <w:ind w:left="4962"/>
        <w:jc w:val="center"/>
        <w:rPr>
          <w:rFonts w:eastAsia="Times New Roman" w:cstheme="minorHAnsi"/>
          <w:sz w:val="18"/>
          <w:szCs w:val="18"/>
          <w:lang w:eastAsia="it-IT"/>
        </w:rPr>
      </w:pPr>
      <w:r w:rsidRPr="00ED0D42">
        <w:rPr>
          <w:rFonts w:eastAsia="Times New Roman" w:cstheme="minorHAnsi"/>
          <w:sz w:val="18"/>
          <w:szCs w:val="18"/>
          <w:lang w:eastAsia="it-IT"/>
        </w:rPr>
        <w:t>Il Legale Rappresentante</w:t>
      </w:r>
    </w:p>
    <w:p w14:paraId="2117A6F8" w14:textId="45DA0F15" w:rsidR="005E1D94" w:rsidRPr="00ED0D42" w:rsidRDefault="00D22DFB" w:rsidP="0034740D">
      <w:pPr>
        <w:tabs>
          <w:tab w:val="left" w:pos="4678"/>
        </w:tabs>
        <w:spacing w:after="0" w:line="240" w:lineRule="auto"/>
        <w:ind w:left="4962"/>
        <w:jc w:val="center"/>
        <w:rPr>
          <w:rFonts w:eastAsia="Times New Roman" w:cstheme="minorHAnsi"/>
          <w:sz w:val="18"/>
          <w:szCs w:val="18"/>
          <w:lang w:eastAsia="it-IT"/>
        </w:rPr>
      </w:pPr>
      <w:r w:rsidRPr="00ED0D42">
        <w:rPr>
          <w:rFonts w:eastAsia="Times New Roman" w:cstheme="minorHAnsi"/>
          <w:sz w:val="18"/>
          <w:szCs w:val="18"/>
          <w:lang w:eastAsia="it-IT"/>
        </w:rPr>
        <w:t>(</w:t>
      </w:r>
      <w:r w:rsidR="00CE65B0" w:rsidRPr="00ED0D42">
        <w:rPr>
          <w:rFonts w:eastAsia="Times New Roman" w:cstheme="minorHAnsi"/>
          <w:sz w:val="18"/>
          <w:szCs w:val="18"/>
          <w:lang w:eastAsia="it-IT"/>
        </w:rPr>
        <w:t xml:space="preserve">Timbro e </w:t>
      </w:r>
      <w:r w:rsidRPr="00ED0D42">
        <w:rPr>
          <w:rFonts w:eastAsia="Times New Roman" w:cstheme="minorHAnsi"/>
          <w:sz w:val="18"/>
          <w:szCs w:val="18"/>
          <w:lang w:eastAsia="it-IT"/>
        </w:rPr>
        <w:t>Firma)</w:t>
      </w:r>
    </w:p>
    <w:sectPr w:rsidR="005E1D94" w:rsidRPr="00ED0D42" w:rsidSect="00ED0D42">
      <w:pgSz w:w="11906" w:h="16838"/>
      <w:pgMar w:top="2127" w:right="1134" w:bottom="1134" w:left="1134" w:header="56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B445A" w14:textId="77777777" w:rsidR="006A3C40" w:rsidRDefault="006A3C40" w:rsidP="00FF7E64">
      <w:pPr>
        <w:spacing w:after="0" w:line="240" w:lineRule="auto"/>
      </w:pPr>
      <w:r>
        <w:separator/>
      </w:r>
    </w:p>
  </w:endnote>
  <w:endnote w:type="continuationSeparator" w:id="0">
    <w:p w14:paraId="57C19B1C" w14:textId="77777777" w:rsidR="006A3C40" w:rsidRDefault="006A3C40" w:rsidP="00FF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02D73" w14:textId="77777777" w:rsidR="006A3C40" w:rsidRDefault="006A3C40" w:rsidP="00FF7E64">
      <w:pPr>
        <w:spacing w:after="0" w:line="240" w:lineRule="auto"/>
      </w:pPr>
      <w:r>
        <w:separator/>
      </w:r>
    </w:p>
  </w:footnote>
  <w:footnote w:type="continuationSeparator" w:id="0">
    <w:p w14:paraId="3A53FCB8" w14:textId="77777777" w:rsidR="006A3C40" w:rsidRDefault="006A3C40" w:rsidP="00FF7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pt;height:19pt;visibility:visible;mso-wrap-style:square" o:bullet="t">
        <v:imagedata r:id="rId1" o:title=""/>
      </v:shape>
    </w:pict>
  </w:numPicBullet>
  <w:abstractNum w:abstractNumId="0" w15:restartNumberingAfterBreak="0">
    <w:nsid w:val="03092C67"/>
    <w:multiLevelType w:val="hybridMultilevel"/>
    <w:tmpl w:val="37FE5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95017"/>
    <w:multiLevelType w:val="hybridMultilevel"/>
    <w:tmpl w:val="A14A37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A64BE"/>
    <w:multiLevelType w:val="hybridMultilevel"/>
    <w:tmpl w:val="3582280E"/>
    <w:lvl w:ilvl="0" w:tplc="05B8A5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FACF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D25A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FC92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DA3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E079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FC2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C827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7CCE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A415D1A"/>
    <w:multiLevelType w:val="hybridMultilevel"/>
    <w:tmpl w:val="4CD852F8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C6188"/>
    <w:multiLevelType w:val="hybridMultilevel"/>
    <w:tmpl w:val="29AAA6E8"/>
    <w:lvl w:ilvl="0" w:tplc="11CADF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82DFC"/>
    <w:multiLevelType w:val="hybridMultilevel"/>
    <w:tmpl w:val="8FE243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B1CD2"/>
    <w:multiLevelType w:val="hybridMultilevel"/>
    <w:tmpl w:val="98F22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542984">
    <w:abstractNumId w:val="4"/>
  </w:num>
  <w:num w:numId="2" w16cid:durableId="270208459">
    <w:abstractNumId w:val="1"/>
  </w:num>
  <w:num w:numId="3" w16cid:durableId="342632266">
    <w:abstractNumId w:val="0"/>
  </w:num>
  <w:num w:numId="4" w16cid:durableId="1036078632">
    <w:abstractNumId w:val="6"/>
  </w:num>
  <w:num w:numId="5" w16cid:durableId="1327241664">
    <w:abstractNumId w:val="3"/>
  </w:num>
  <w:num w:numId="6" w16cid:durableId="830559627">
    <w:abstractNumId w:val="2"/>
  </w:num>
  <w:num w:numId="7" w16cid:durableId="15058952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ADB"/>
    <w:rsid w:val="00000078"/>
    <w:rsid w:val="00007549"/>
    <w:rsid w:val="00007D11"/>
    <w:rsid w:val="000118E0"/>
    <w:rsid w:val="00014BA4"/>
    <w:rsid w:val="000231A5"/>
    <w:rsid w:val="00025E88"/>
    <w:rsid w:val="0003036F"/>
    <w:rsid w:val="00033A12"/>
    <w:rsid w:val="00033C8D"/>
    <w:rsid w:val="000367F8"/>
    <w:rsid w:val="00041324"/>
    <w:rsid w:val="00043F98"/>
    <w:rsid w:val="00050A50"/>
    <w:rsid w:val="0007514A"/>
    <w:rsid w:val="00081B29"/>
    <w:rsid w:val="000915EF"/>
    <w:rsid w:val="00094357"/>
    <w:rsid w:val="00094CCF"/>
    <w:rsid w:val="000B55A5"/>
    <w:rsid w:val="000B5BA6"/>
    <w:rsid w:val="000C0240"/>
    <w:rsid w:val="000F33AD"/>
    <w:rsid w:val="001030E8"/>
    <w:rsid w:val="00106148"/>
    <w:rsid w:val="0010669D"/>
    <w:rsid w:val="001128E1"/>
    <w:rsid w:val="001350E1"/>
    <w:rsid w:val="001473D9"/>
    <w:rsid w:val="0016448C"/>
    <w:rsid w:val="001965D2"/>
    <w:rsid w:val="001A3EBF"/>
    <w:rsid w:val="001A461E"/>
    <w:rsid w:val="001E356D"/>
    <w:rsid w:val="001E5F34"/>
    <w:rsid w:val="001E6694"/>
    <w:rsid w:val="001F3ECC"/>
    <w:rsid w:val="001F69E0"/>
    <w:rsid w:val="00205105"/>
    <w:rsid w:val="00252243"/>
    <w:rsid w:val="002757B8"/>
    <w:rsid w:val="00276CC1"/>
    <w:rsid w:val="00294242"/>
    <w:rsid w:val="002B4637"/>
    <w:rsid w:val="002B4EB3"/>
    <w:rsid w:val="002C49C4"/>
    <w:rsid w:val="002D3E0B"/>
    <w:rsid w:val="00316F99"/>
    <w:rsid w:val="00334974"/>
    <w:rsid w:val="0034740D"/>
    <w:rsid w:val="00355FBE"/>
    <w:rsid w:val="00356A4D"/>
    <w:rsid w:val="003700AC"/>
    <w:rsid w:val="003750A7"/>
    <w:rsid w:val="003807EF"/>
    <w:rsid w:val="00387891"/>
    <w:rsid w:val="00393678"/>
    <w:rsid w:val="003A111A"/>
    <w:rsid w:val="003A30F4"/>
    <w:rsid w:val="003B0369"/>
    <w:rsid w:val="003B7D4A"/>
    <w:rsid w:val="003D23C7"/>
    <w:rsid w:val="003D2794"/>
    <w:rsid w:val="003E2AC1"/>
    <w:rsid w:val="003E5698"/>
    <w:rsid w:val="003F1280"/>
    <w:rsid w:val="004030D2"/>
    <w:rsid w:val="00410551"/>
    <w:rsid w:val="00412648"/>
    <w:rsid w:val="0041400B"/>
    <w:rsid w:val="0041643D"/>
    <w:rsid w:val="00420EFA"/>
    <w:rsid w:val="00437DE7"/>
    <w:rsid w:val="00442F7A"/>
    <w:rsid w:val="00447606"/>
    <w:rsid w:val="004549F0"/>
    <w:rsid w:val="004576A1"/>
    <w:rsid w:val="00460AAF"/>
    <w:rsid w:val="004702D7"/>
    <w:rsid w:val="004770E7"/>
    <w:rsid w:val="0047744B"/>
    <w:rsid w:val="00485B4A"/>
    <w:rsid w:val="004E603F"/>
    <w:rsid w:val="004E6E08"/>
    <w:rsid w:val="004E7F50"/>
    <w:rsid w:val="00503D3D"/>
    <w:rsid w:val="0050778F"/>
    <w:rsid w:val="00512F6C"/>
    <w:rsid w:val="00523D8F"/>
    <w:rsid w:val="005554CA"/>
    <w:rsid w:val="00557C2A"/>
    <w:rsid w:val="00561F20"/>
    <w:rsid w:val="00580F93"/>
    <w:rsid w:val="005C67F7"/>
    <w:rsid w:val="005E1D94"/>
    <w:rsid w:val="005E72AC"/>
    <w:rsid w:val="005F11E1"/>
    <w:rsid w:val="006013D8"/>
    <w:rsid w:val="00604C6A"/>
    <w:rsid w:val="00605CBA"/>
    <w:rsid w:val="00610A00"/>
    <w:rsid w:val="006137CE"/>
    <w:rsid w:val="006172C4"/>
    <w:rsid w:val="00635D6B"/>
    <w:rsid w:val="00637730"/>
    <w:rsid w:val="006473DC"/>
    <w:rsid w:val="006566C7"/>
    <w:rsid w:val="00663A5D"/>
    <w:rsid w:val="00665FEF"/>
    <w:rsid w:val="006713F3"/>
    <w:rsid w:val="00684F4D"/>
    <w:rsid w:val="00695A36"/>
    <w:rsid w:val="006A3BD3"/>
    <w:rsid w:val="006A3C40"/>
    <w:rsid w:val="006A483B"/>
    <w:rsid w:val="006B1B19"/>
    <w:rsid w:val="006B5514"/>
    <w:rsid w:val="006C0553"/>
    <w:rsid w:val="006C507A"/>
    <w:rsid w:val="006D6952"/>
    <w:rsid w:val="006E4281"/>
    <w:rsid w:val="006F47B9"/>
    <w:rsid w:val="006F578A"/>
    <w:rsid w:val="006F5BAA"/>
    <w:rsid w:val="007127F0"/>
    <w:rsid w:val="00715C7E"/>
    <w:rsid w:val="00741AA5"/>
    <w:rsid w:val="00751A06"/>
    <w:rsid w:val="0075399A"/>
    <w:rsid w:val="00753D93"/>
    <w:rsid w:val="00754E39"/>
    <w:rsid w:val="00755DEC"/>
    <w:rsid w:val="00756744"/>
    <w:rsid w:val="00757937"/>
    <w:rsid w:val="00765125"/>
    <w:rsid w:val="00774D96"/>
    <w:rsid w:val="007B2C5D"/>
    <w:rsid w:val="007B337A"/>
    <w:rsid w:val="007D3CD7"/>
    <w:rsid w:val="007D52C9"/>
    <w:rsid w:val="007D630E"/>
    <w:rsid w:val="007E686F"/>
    <w:rsid w:val="007F0BCE"/>
    <w:rsid w:val="00800C17"/>
    <w:rsid w:val="00803138"/>
    <w:rsid w:val="00804763"/>
    <w:rsid w:val="008179AE"/>
    <w:rsid w:val="00817A74"/>
    <w:rsid w:val="0082494A"/>
    <w:rsid w:val="00825C6F"/>
    <w:rsid w:val="008405F8"/>
    <w:rsid w:val="008578D5"/>
    <w:rsid w:val="00863E70"/>
    <w:rsid w:val="00895B80"/>
    <w:rsid w:val="008B0C91"/>
    <w:rsid w:val="008B202F"/>
    <w:rsid w:val="008F242C"/>
    <w:rsid w:val="009018F6"/>
    <w:rsid w:val="00917BC4"/>
    <w:rsid w:val="00927CCA"/>
    <w:rsid w:val="009324D8"/>
    <w:rsid w:val="0096104E"/>
    <w:rsid w:val="00971A68"/>
    <w:rsid w:val="00972EF4"/>
    <w:rsid w:val="00974EEF"/>
    <w:rsid w:val="00983D5E"/>
    <w:rsid w:val="00986273"/>
    <w:rsid w:val="009A5695"/>
    <w:rsid w:val="009B0793"/>
    <w:rsid w:val="009C63B6"/>
    <w:rsid w:val="009F21BA"/>
    <w:rsid w:val="009F51D8"/>
    <w:rsid w:val="009F6DC6"/>
    <w:rsid w:val="00A06DA9"/>
    <w:rsid w:val="00A27290"/>
    <w:rsid w:val="00A84BD1"/>
    <w:rsid w:val="00AA1D7A"/>
    <w:rsid w:val="00AC2519"/>
    <w:rsid w:val="00AE2F70"/>
    <w:rsid w:val="00AF0538"/>
    <w:rsid w:val="00B14A4D"/>
    <w:rsid w:val="00B23591"/>
    <w:rsid w:val="00B33900"/>
    <w:rsid w:val="00B40A33"/>
    <w:rsid w:val="00B444CC"/>
    <w:rsid w:val="00B61770"/>
    <w:rsid w:val="00B62786"/>
    <w:rsid w:val="00B77D26"/>
    <w:rsid w:val="00BA3F7A"/>
    <w:rsid w:val="00BB4E46"/>
    <w:rsid w:val="00BB7449"/>
    <w:rsid w:val="00BD1F58"/>
    <w:rsid w:val="00BD666B"/>
    <w:rsid w:val="00BE2E42"/>
    <w:rsid w:val="00BF0A45"/>
    <w:rsid w:val="00BF6725"/>
    <w:rsid w:val="00C0068B"/>
    <w:rsid w:val="00C0622F"/>
    <w:rsid w:val="00C13AFE"/>
    <w:rsid w:val="00C14E10"/>
    <w:rsid w:val="00C2321E"/>
    <w:rsid w:val="00C67811"/>
    <w:rsid w:val="00C861BA"/>
    <w:rsid w:val="00C86EAF"/>
    <w:rsid w:val="00C878D9"/>
    <w:rsid w:val="00C93CBF"/>
    <w:rsid w:val="00CA02B7"/>
    <w:rsid w:val="00CA0F3D"/>
    <w:rsid w:val="00CA1094"/>
    <w:rsid w:val="00CA20EA"/>
    <w:rsid w:val="00CD1BB3"/>
    <w:rsid w:val="00CE51F4"/>
    <w:rsid w:val="00CE65B0"/>
    <w:rsid w:val="00CE69EA"/>
    <w:rsid w:val="00D16500"/>
    <w:rsid w:val="00D20D8E"/>
    <w:rsid w:val="00D22DFB"/>
    <w:rsid w:val="00D23274"/>
    <w:rsid w:val="00D232BA"/>
    <w:rsid w:val="00D2343C"/>
    <w:rsid w:val="00D33300"/>
    <w:rsid w:val="00D46931"/>
    <w:rsid w:val="00D67406"/>
    <w:rsid w:val="00D7102F"/>
    <w:rsid w:val="00D7321C"/>
    <w:rsid w:val="00D95ADB"/>
    <w:rsid w:val="00DB3776"/>
    <w:rsid w:val="00DC0BD5"/>
    <w:rsid w:val="00DC3C19"/>
    <w:rsid w:val="00DC652D"/>
    <w:rsid w:val="00DD08C1"/>
    <w:rsid w:val="00DD17E4"/>
    <w:rsid w:val="00DE2A09"/>
    <w:rsid w:val="00DE6F6E"/>
    <w:rsid w:val="00DF56CC"/>
    <w:rsid w:val="00E20AA9"/>
    <w:rsid w:val="00E3679D"/>
    <w:rsid w:val="00E42C9C"/>
    <w:rsid w:val="00E47B97"/>
    <w:rsid w:val="00E53058"/>
    <w:rsid w:val="00E565E0"/>
    <w:rsid w:val="00E6480A"/>
    <w:rsid w:val="00E70A72"/>
    <w:rsid w:val="00E7159C"/>
    <w:rsid w:val="00E853A0"/>
    <w:rsid w:val="00EA0D53"/>
    <w:rsid w:val="00EA112C"/>
    <w:rsid w:val="00EB2955"/>
    <w:rsid w:val="00EC221B"/>
    <w:rsid w:val="00EC608F"/>
    <w:rsid w:val="00ED0D42"/>
    <w:rsid w:val="00EE48CD"/>
    <w:rsid w:val="00EF0B8C"/>
    <w:rsid w:val="00F002A8"/>
    <w:rsid w:val="00F07702"/>
    <w:rsid w:val="00F2072F"/>
    <w:rsid w:val="00F2296E"/>
    <w:rsid w:val="00F24125"/>
    <w:rsid w:val="00F34E56"/>
    <w:rsid w:val="00F423D5"/>
    <w:rsid w:val="00F42870"/>
    <w:rsid w:val="00F56543"/>
    <w:rsid w:val="00F66633"/>
    <w:rsid w:val="00F72A78"/>
    <w:rsid w:val="00FA0C7B"/>
    <w:rsid w:val="00FB289E"/>
    <w:rsid w:val="00FF7D38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7785B"/>
  <w15:docId w15:val="{F59074F8-02A6-4FCC-81B5-5282D31C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21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F7E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7E64"/>
  </w:style>
  <w:style w:type="paragraph" w:styleId="Pidipagina">
    <w:name w:val="footer"/>
    <w:basedOn w:val="Normale"/>
    <w:link w:val="PidipaginaCarattere"/>
    <w:uiPriority w:val="99"/>
    <w:unhideWhenUsed/>
    <w:rsid w:val="00FF7E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7E6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7E64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276CC1"/>
    <w:pPr>
      <w:spacing w:after="0" w:line="240" w:lineRule="auto"/>
    </w:pPr>
    <w:rPr>
      <w:sz w:val="22"/>
      <w:szCs w:val="22"/>
    </w:rPr>
  </w:style>
  <w:style w:type="character" w:styleId="Collegamentoipertestuale">
    <w:name w:val="Hyperlink"/>
    <w:basedOn w:val="Carpredefinitoparagrafo"/>
    <w:uiPriority w:val="99"/>
    <w:unhideWhenUsed/>
    <w:rsid w:val="001128E1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E65B0"/>
    <w:pPr>
      <w:ind w:left="720"/>
      <w:contextualSpacing/>
    </w:pPr>
  </w:style>
  <w:style w:type="table" w:styleId="Grigliatabella">
    <w:name w:val="Table Grid"/>
    <w:basedOn w:val="Tabellanormale"/>
    <w:uiPriority w:val="59"/>
    <w:rsid w:val="00635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F423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rtpertutti@federcano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sporta\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AEA5B-640C-4FF9-A5CA-3EBA329D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29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Matteo Lucente</dc:creator>
  <cp:lastModifiedBy>Francesco Iacobelli</cp:lastModifiedBy>
  <cp:revision>13</cp:revision>
  <cp:lastPrinted>2023-12-18T14:09:00Z</cp:lastPrinted>
  <dcterms:created xsi:type="dcterms:W3CDTF">2025-11-05T15:43:00Z</dcterms:created>
  <dcterms:modified xsi:type="dcterms:W3CDTF">2026-01-15T08:50:00Z</dcterms:modified>
</cp:coreProperties>
</file>